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864FC" w14:textId="3D3ACB12" w:rsidR="00067548" w:rsidRPr="000404EF" w:rsidRDefault="00067548" w:rsidP="00067548">
      <w:pPr>
        <w:pStyle w:val="3GPPHeader"/>
        <w:spacing w:after="60"/>
        <w:rPr>
          <w:lang w:val="en-US"/>
        </w:rPr>
      </w:pPr>
      <w:r w:rsidRPr="000404EF">
        <w:rPr>
          <w:lang w:val="en-US"/>
        </w:rPr>
        <w:t>3GPP TSG-RAN WG2</w:t>
      </w:r>
      <w:r w:rsidR="00502773">
        <w:rPr>
          <w:lang w:val="en-US"/>
        </w:rPr>
        <w:t xml:space="preserve"> </w:t>
      </w:r>
      <w:r w:rsidR="008372C2">
        <w:t>NR#2</w:t>
      </w:r>
      <w:r w:rsidRPr="000404EF">
        <w:rPr>
          <w:lang w:val="en-US"/>
        </w:rPr>
        <w:tab/>
      </w:r>
      <w:proofErr w:type="spellStart"/>
      <w:r w:rsidRPr="00400539">
        <w:rPr>
          <w:lang w:val="en-US"/>
        </w:rPr>
        <w:t>Tdoc</w:t>
      </w:r>
      <w:proofErr w:type="spellEnd"/>
      <w:r w:rsidRPr="00400539">
        <w:rPr>
          <w:lang w:val="en-US"/>
        </w:rPr>
        <w:t xml:space="preserve"> </w:t>
      </w:r>
      <w:r w:rsidRPr="00400539">
        <w:rPr>
          <w:bCs/>
        </w:rPr>
        <w:t>R2-17</w:t>
      </w:r>
      <w:r w:rsidR="00400539">
        <w:rPr>
          <w:bCs/>
        </w:rPr>
        <w:t>0</w:t>
      </w:r>
      <w:r w:rsidR="003D6E96" w:rsidRPr="00400539">
        <w:rPr>
          <w:bCs/>
        </w:rPr>
        <w:t>6509</w:t>
      </w:r>
    </w:p>
    <w:p w14:paraId="1FC700D3" w14:textId="6985A26D" w:rsidR="00067548" w:rsidRDefault="008372C2" w:rsidP="00067548">
      <w:pPr>
        <w:pStyle w:val="3GPPHeader"/>
        <w:spacing w:after="60"/>
        <w:rPr>
          <w:b w:val="0"/>
          <w:noProof/>
        </w:rPr>
      </w:pPr>
      <w:r>
        <w:t>Qingdao, P.R. of China, 27</w:t>
      </w:r>
      <w:r w:rsidRPr="00C544E1">
        <w:rPr>
          <w:vertAlign w:val="superscript"/>
        </w:rPr>
        <w:t>th</w:t>
      </w:r>
      <w:r>
        <w:t xml:space="preserve"> – 29</w:t>
      </w:r>
      <w:r w:rsidRPr="00AE3743">
        <w:rPr>
          <w:vertAlign w:val="superscript"/>
        </w:rPr>
        <w:t>th</w:t>
      </w:r>
      <w:r>
        <w:t xml:space="preserve"> June 2017</w:t>
      </w:r>
      <w:r>
        <w:tab/>
      </w:r>
    </w:p>
    <w:p w14:paraId="307759FF" w14:textId="77777777" w:rsidR="00E90E49" w:rsidRPr="00CE0424" w:rsidRDefault="00E90E49" w:rsidP="00357380">
      <w:pPr>
        <w:pStyle w:val="3GPPHeader"/>
      </w:pPr>
    </w:p>
    <w:p w14:paraId="6DC46014" w14:textId="69D1DD60" w:rsidR="00E90E49" w:rsidRPr="003A4099" w:rsidRDefault="00E90E49" w:rsidP="00311702">
      <w:pPr>
        <w:pStyle w:val="3GPPHeader"/>
        <w:rPr>
          <w:sz w:val="22"/>
          <w:szCs w:val="22"/>
          <w:lang w:val="en-US"/>
        </w:rPr>
      </w:pPr>
      <w:r w:rsidRPr="003A4099">
        <w:rPr>
          <w:sz w:val="22"/>
          <w:szCs w:val="22"/>
          <w:lang w:val="en-US"/>
        </w:rPr>
        <w:t>Agenda Item:</w:t>
      </w:r>
      <w:r w:rsidRPr="003A4099">
        <w:rPr>
          <w:sz w:val="22"/>
          <w:szCs w:val="22"/>
          <w:lang w:val="en-US"/>
        </w:rPr>
        <w:tab/>
      </w:r>
      <w:r w:rsidR="00400539" w:rsidRPr="003A4099">
        <w:rPr>
          <w:sz w:val="22"/>
          <w:szCs w:val="22"/>
          <w:lang w:val="en-US"/>
        </w:rPr>
        <w:t>10.4.1.7</w:t>
      </w:r>
    </w:p>
    <w:p w14:paraId="21A6D44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82B83B0" w14:textId="09A79C0E" w:rsidR="00E90E49" w:rsidRPr="00CE0424" w:rsidRDefault="003D3C45" w:rsidP="00311702">
      <w:pPr>
        <w:pStyle w:val="3GPPHeader"/>
        <w:rPr>
          <w:sz w:val="22"/>
          <w:szCs w:val="22"/>
        </w:rPr>
      </w:pPr>
      <w:r>
        <w:rPr>
          <w:sz w:val="22"/>
          <w:szCs w:val="22"/>
        </w:rPr>
        <w:t>Title:</w:t>
      </w:r>
      <w:r w:rsidR="00E90E49" w:rsidRPr="00CE0424">
        <w:rPr>
          <w:sz w:val="22"/>
          <w:szCs w:val="22"/>
        </w:rPr>
        <w:tab/>
      </w:r>
      <w:r w:rsidR="00B02022" w:rsidRPr="00B02022">
        <w:rPr>
          <w:sz w:val="22"/>
          <w:szCs w:val="22"/>
        </w:rPr>
        <w:t>S</w:t>
      </w:r>
      <w:r w:rsidR="00B02022">
        <w:rPr>
          <w:sz w:val="22"/>
          <w:szCs w:val="22"/>
        </w:rPr>
        <w:t>ignalling of Access Control Parameters</w:t>
      </w:r>
    </w:p>
    <w:p w14:paraId="5867B820" w14:textId="77777777" w:rsidR="00E90E49" w:rsidRPr="00CE0424" w:rsidRDefault="00E90E49" w:rsidP="007146AF">
      <w:pPr>
        <w:pStyle w:val="3GPPHeader"/>
      </w:pPr>
      <w:r w:rsidRPr="00CE0424">
        <w:rPr>
          <w:sz w:val="22"/>
          <w:szCs w:val="22"/>
        </w:rPr>
        <w:t>Document for:</w:t>
      </w:r>
      <w:r w:rsidRPr="00CE0424">
        <w:rPr>
          <w:sz w:val="22"/>
          <w:szCs w:val="22"/>
        </w:rPr>
        <w:tab/>
      </w:r>
      <w:r w:rsidRPr="00B02022">
        <w:rPr>
          <w:sz w:val="22"/>
          <w:szCs w:val="22"/>
        </w:rPr>
        <w:t>Discussion, Decision</w:t>
      </w:r>
    </w:p>
    <w:p w14:paraId="1E0F7E84" w14:textId="77777777" w:rsidR="00E90E49" w:rsidRPr="00CE0424" w:rsidRDefault="00E90E49" w:rsidP="00CE0424">
      <w:pPr>
        <w:pStyle w:val="Heading1"/>
      </w:pPr>
      <w:r w:rsidRPr="00CE0424">
        <w:t>Introduction</w:t>
      </w:r>
    </w:p>
    <w:p w14:paraId="4144A626" w14:textId="77777777" w:rsidR="00D71AFE" w:rsidRDefault="00D71AFE" w:rsidP="00D71AFE">
      <w:r>
        <w:t xml:space="preserve">At RAN2#98, the following agreements were made: </w:t>
      </w:r>
    </w:p>
    <w:p w14:paraId="01A6DCF2" w14:textId="77777777" w:rsidR="00D71AFE" w:rsidRDefault="00D71AFE" w:rsidP="00D71AFE">
      <w:pPr>
        <w:pStyle w:val="Doc-text2"/>
      </w:pPr>
    </w:p>
    <w:p w14:paraId="7976DAEB" w14:textId="77777777" w:rsidR="00D71AFE" w:rsidRDefault="00D71AFE" w:rsidP="00D71AFE">
      <w:pPr>
        <w:pStyle w:val="Doc-text2"/>
        <w:pBdr>
          <w:top w:val="single" w:sz="4" w:space="1" w:color="auto"/>
          <w:left w:val="single" w:sz="4" w:space="4" w:color="auto"/>
          <w:bottom w:val="single" w:sz="4" w:space="1" w:color="auto"/>
          <w:right w:val="single" w:sz="4" w:space="4" w:color="auto"/>
        </w:pBdr>
      </w:pPr>
      <w:r>
        <w:t>Agreements</w:t>
      </w:r>
    </w:p>
    <w:p w14:paraId="5FB9739D" w14:textId="77777777" w:rsidR="00D71AFE" w:rsidRDefault="00D71AFE" w:rsidP="00D71AFE">
      <w:pPr>
        <w:pStyle w:val="Doc-text2"/>
        <w:pBdr>
          <w:top w:val="single" w:sz="4" w:space="1" w:color="auto"/>
          <w:left w:val="single" w:sz="4" w:space="4" w:color="auto"/>
          <w:bottom w:val="single" w:sz="4" w:space="1" w:color="auto"/>
          <w:right w:val="single" w:sz="4" w:space="4" w:color="auto"/>
        </w:pBdr>
      </w:pPr>
      <w:r>
        <w:t>1</w:t>
      </w:r>
      <w:r>
        <w:tab/>
      </w:r>
      <w:r w:rsidRPr="001A59CE">
        <w:t xml:space="preserve">RAN2 aims </w:t>
      </w:r>
      <w:r>
        <w:t xml:space="preserve">that the 5G AC mechanism for a UE in RRC_IDLE is applicable to a UE in RRC_INACTIVE. </w:t>
      </w:r>
    </w:p>
    <w:p w14:paraId="6895385B" w14:textId="77777777" w:rsidR="00D71AFE" w:rsidRDefault="00D71AFE" w:rsidP="00D71AFE">
      <w:pPr>
        <w:pStyle w:val="Doc-text2"/>
        <w:pBdr>
          <w:top w:val="single" w:sz="4" w:space="1" w:color="auto"/>
          <w:left w:val="single" w:sz="4" w:space="4" w:color="auto"/>
          <w:bottom w:val="single" w:sz="4" w:space="1" w:color="auto"/>
          <w:right w:val="single" w:sz="4" w:space="4" w:color="auto"/>
        </w:pBdr>
      </w:pPr>
      <w:r>
        <w:t xml:space="preserve">FFS if any aspects may not be applicable or may need to be changed for </w:t>
      </w:r>
      <w:r w:rsidRPr="001A59CE">
        <w:t>RRC_INACTIVE</w:t>
      </w:r>
      <w:r>
        <w:t xml:space="preserve"> relative to </w:t>
      </w:r>
      <w:r w:rsidRPr="001A59CE">
        <w:t>RRC_IDLE</w:t>
      </w:r>
      <w:r>
        <w:t xml:space="preserve"> (to be addressed by both CT1 and RAN2).</w:t>
      </w:r>
    </w:p>
    <w:p w14:paraId="3F9FF198" w14:textId="77777777" w:rsidR="00D71AFE" w:rsidRDefault="00D71AFE" w:rsidP="00D71AFE">
      <w:pPr>
        <w:pStyle w:val="Doc-text2"/>
        <w:pBdr>
          <w:top w:val="single" w:sz="4" w:space="1" w:color="auto"/>
          <w:left w:val="single" w:sz="4" w:space="4" w:color="auto"/>
          <w:bottom w:val="single" w:sz="4" w:space="1" w:color="auto"/>
          <w:right w:val="single" w:sz="4" w:space="4" w:color="auto"/>
        </w:pBdr>
      </w:pPr>
      <w:r>
        <w:t>2</w:t>
      </w:r>
      <w:r>
        <w:tab/>
        <w:t xml:space="preserve">RAN2 aims to define the </w:t>
      </w:r>
      <w:r w:rsidRPr="00514763">
        <w:t>5G AC mechanism</w:t>
      </w:r>
      <w:r>
        <w:t xml:space="preserve"> for a </w:t>
      </w:r>
      <w:r w:rsidRPr="00514763">
        <w:t>UE in RRC_CONNECTED</w:t>
      </w:r>
      <w:r>
        <w:t>. Details FFS</w:t>
      </w:r>
    </w:p>
    <w:p w14:paraId="76043BB1" w14:textId="77777777" w:rsidR="00D71AFE" w:rsidRDefault="00D71AFE" w:rsidP="00D71AFE">
      <w:pPr>
        <w:pStyle w:val="Doc-text2"/>
        <w:pBdr>
          <w:top w:val="single" w:sz="4" w:space="1" w:color="auto"/>
          <w:left w:val="single" w:sz="4" w:space="4" w:color="auto"/>
          <w:bottom w:val="single" w:sz="4" w:space="1" w:color="auto"/>
          <w:right w:val="single" w:sz="4" w:space="4" w:color="auto"/>
        </w:pBdr>
      </w:pPr>
    </w:p>
    <w:p w14:paraId="1B72EF96" w14:textId="77777777" w:rsidR="00D71AFE" w:rsidRDefault="00D71AFE" w:rsidP="00D71AFE">
      <w:pPr>
        <w:pStyle w:val="Doc-text2"/>
        <w:pBdr>
          <w:top w:val="single" w:sz="4" w:space="1" w:color="auto"/>
          <w:left w:val="single" w:sz="4" w:space="4" w:color="auto"/>
          <w:bottom w:val="single" w:sz="4" w:space="1" w:color="auto"/>
          <w:right w:val="single" w:sz="4" w:space="4" w:color="auto"/>
        </w:pBdr>
      </w:pPr>
      <w:r>
        <w:t>3</w:t>
      </w:r>
      <w:r>
        <w:tab/>
        <w:t xml:space="preserve">UE NAS provides the access category information to UE RRC at least for </w:t>
      </w:r>
      <w:r w:rsidRPr="004802AE">
        <w:t xml:space="preserve">RRC_IDLE </w:t>
      </w:r>
    </w:p>
    <w:p w14:paraId="235E11C1" w14:textId="77777777" w:rsidR="00D71AFE" w:rsidRDefault="00D71AFE" w:rsidP="00D71AFE">
      <w:pPr>
        <w:pStyle w:val="Doc-text2"/>
        <w:pBdr>
          <w:top w:val="single" w:sz="4" w:space="1" w:color="auto"/>
          <w:left w:val="single" w:sz="4" w:space="4" w:color="auto"/>
          <w:bottom w:val="single" w:sz="4" w:space="1" w:color="auto"/>
          <w:right w:val="single" w:sz="4" w:space="4" w:color="auto"/>
        </w:pBdr>
      </w:pPr>
      <w:r>
        <w:t xml:space="preserve">FFS for </w:t>
      </w:r>
      <w:r w:rsidRPr="004802AE">
        <w:t>RRC_INACTIVE</w:t>
      </w:r>
    </w:p>
    <w:p w14:paraId="6ADBDECB" w14:textId="77777777" w:rsidR="00D71AFE" w:rsidRDefault="00D71AFE" w:rsidP="00D71AFE">
      <w:pPr>
        <w:pStyle w:val="Doc-text2"/>
        <w:pBdr>
          <w:top w:val="single" w:sz="4" w:space="1" w:color="auto"/>
          <w:left w:val="single" w:sz="4" w:space="4" w:color="auto"/>
          <w:bottom w:val="single" w:sz="4" w:space="1" w:color="auto"/>
          <w:right w:val="single" w:sz="4" w:space="4" w:color="auto"/>
        </w:pBdr>
      </w:pPr>
    </w:p>
    <w:p w14:paraId="0FFF0F1B" w14:textId="77777777" w:rsidR="00D71AFE" w:rsidRDefault="00D71AFE" w:rsidP="00D71AFE">
      <w:pPr>
        <w:pStyle w:val="Doc-text2"/>
        <w:pBdr>
          <w:top w:val="single" w:sz="4" w:space="1" w:color="auto"/>
          <w:left w:val="single" w:sz="4" w:space="4" w:color="auto"/>
          <w:bottom w:val="single" w:sz="4" w:space="1" w:color="auto"/>
          <w:right w:val="single" w:sz="4" w:space="4" w:color="auto"/>
        </w:pBdr>
      </w:pPr>
      <w:r>
        <w:t>4</w:t>
      </w:r>
      <w:r>
        <w:tab/>
        <w:t xml:space="preserve">Connection Request will include some information to enable the </w:t>
      </w:r>
      <w:proofErr w:type="spellStart"/>
      <w:r>
        <w:t>gNB</w:t>
      </w:r>
      <w:proofErr w:type="spellEnd"/>
      <w:r>
        <w:t xml:space="preserve"> to decide whether to reject the connection request</w:t>
      </w:r>
    </w:p>
    <w:p w14:paraId="46F32DF0" w14:textId="77777777" w:rsidR="00D71AFE" w:rsidRDefault="00D71AFE" w:rsidP="00D71AFE">
      <w:pPr>
        <w:pStyle w:val="Doc-text2"/>
        <w:pBdr>
          <w:top w:val="single" w:sz="4" w:space="1" w:color="auto"/>
          <w:left w:val="single" w:sz="4" w:space="4" w:color="auto"/>
          <w:bottom w:val="single" w:sz="4" w:space="1" w:color="auto"/>
          <w:right w:val="single" w:sz="4" w:space="4" w:color="auto"/>
        </w:pBdr>
      </w:pPr>
      <w:r>
        <w:t xml:space="preserve">FFS whether the information that is included is e.g. provided by NAS, derived from the AC, </w:t>
      </w:r>
      <w:proofErr w:type="spellStart"/>
      <w:r>
        <w:t>etc</w:t>
      </w:r>
      <w:proofErr w:type="spellEnd"/>
      <w:r>
        <w:t xml:space="preserve"> </w:t>
      </w:r>
    </w:p>
    <w:p w14:paraId="7A3633B0" w14:textId="77777777" w:rsidR="00D71AFE" w:rsidRDefault="00D71AFE" w:rsidP="00D71AFE">
      <w:pPr>
        <w:pStyle w:val="Doc-text2"/>
        <w:pBdr>
          <w:top w:val="single" w:sz="4" w:space="1" w:color="auto"/>
          <w:left w:val="single" w:sz="4" w:space="4" w:color="auto"/>
          <w:bottom w:val="single" w:sz="4" w:space="1" w:color="auto"/>
          <w:right w:val="single" w:sz="4" w:space="4" w:color="auto"/>
        </w:pBdr>
      </w:pPr>
      <w:r>
        <w:t xml:space="preserve">FFS for </w:t>
      </w:r>
      <w:r w:rsidRPr="004802AE">
        <w:t>RRC_INACTIVE</w:t>
      </w:r>
    </w:p>
    <w:p w14:paraId="0C69EF89" w14:textId="77777777" w:rsidR="00D71AFE" w:rsidRDefault="00D71AFE" w:rsidP="00D71AFE">
      <w:pPr>
        <w:pStyle w:val="Doc-text2"/>
      </w:pPr>
    </w:p>
    <w:p w14:paraId="57171357" w14:textId="77777777" w:rsidR="00D71AFE" w:rsidRDefault="00D71AFE" w:rsidP="00D71AFE">
      <w:pPr>
        <w:pStyle w:val="BodyText"/>
      </w:pPr>
    </w:p>
    <w:p w14:paraId="2B4DCFC4" w14:textId="16A06E78" w:rsidR="00D71AFE" w:rsidRDefault="00D71AFE" w:rsidP="00D71AFE">
      <w:pPr>
        <w:pStyle w:val="BodyText"/>
      </w:pPr>
      <w:r>
        <w:t xml:space="preserve">At RAN2#98, RAN2 also sent an LS </w:t>
      </w:r>
      <w:r>
        <w:fldChar w:fldCharType="begin"/>
      </w:r>
      <w:r>
        <w:instrText xml:space="preserve"> REF _Ref484172353 \r \h </w:instrText>
      </w:r>
      <w:r>
        <w:fldChar w:fldCharType="separate"/>
      </w:r>
      <w:r>
        <w:t>[2]</w:t>
      </w:r>
      <w:r>
        <w:fldChar w:fldCharType="end"/>
      </w:r>
      <w:r>
        <w:t xml:space="preserve"> to SA1, CT1 and SA2 with the above agreement. To the current RAN2 NR </w:t>
      </w:r>
      <w:proofErr w:type="spellStart"/>
      <w:r>
        <w:t>adhoc</w:t>
      </w:r>
      <w:proofErr w:type="spellEnd"/>
      <w:r>
        <w:t xml:space="preserve"> meeting, CT1 has provided an LS </w:t>
      </w:r>
      <w:r>
        <w:fldChar w:fldCharType="begin"/>
      </w:r>
      <w:r>
        <w:instrText xml:space="preserve"> REF _Ref484172353 \r \h </w:instrText>
      </w:r>
      <w:r>
        <w:fldChar w:fldCharType="separate"/>
      </w:r>
      <w:r>
        <w:t>[2]</w:t>
      </w:r>
      <w:r>
        <w:fldChar w:fldCharType="end"/>
      </w:r>
      <w:r>
        <w:t xml:space="preserve"> on default access categories.</w:t>
      </w:r>
    </w:p>
    <w:p w14:paraId="53754E17" w14:textId="62891918" w:rsidR="00D3005B" w:rsidRPr="00CE0424" w:rsidRDefault="00B02022" w:rsidP="00CE0424">
      <w:pPr>
        <w:pStyle w:val="BodyText"/>
      </w:pPr>
      <w:r>
        <w:t xml:space="preserve">This paper discusses how to </w:t>
      </w:r>
      <w:r w:rsidR="00400539">
        <w:t>structure and deliver</w:t>
      </w:r>
      <w:r>
        <w:t xml:space="preserve"> the parameters used for </w:t>
      </w:r>
      <w:r w:rsidR="00F359FB">
        <w:t>unified access c</w:t>
      </w:r>
      <w:r>
        <w:t xml:space="preserve">ontrol, and in particular the parameters used for </w:t>
      </w:r>
      <w:r w:rsidR="00077557">
        <w:t xml:space="preserve">access </w:t>
      </w:r>
      <w:r>
        <w:t>barring.</w:t>
      </w:r>
      <w:r w:rsidR="00077557">
        <w:t xml:space="preserve"> </w:t>
      </w:r>
    </w:p>
    <w:p w14:paraId="5641B4C7" w14:textId="7DC332D1" w:rsidR="001643A8" w:rsidRDefault="004000E8" w:rsidP="00CE0424">
      <w:pPr>
        <w:pStyle w:val="Heading1"/>
      </w:pPr>
      <w:bookmarkStart w:id="0" w:name="_Ref178064866"/>
      <w:r w:rsidRPr="00CE0424">
        <w:t>Discussion</w:t>
      </w:r>
      <w:bookmarkEnd w:id="0"/>
    </w:p>
    <w:p w14:paraId="67606192" w14:textId="164A9B29" w:rsidR="005C717C" w:rsidRDefault="00077557" w:rsidP="005C717C">
      <w:pPr>
        <w:pStyle w:val="Heading2"/>
      </w:pPr>
      <w:r>
        <w:t>Desired c</w:t>
      </w:r>
      <w:r w:rsidR="005C717C">
        <w:t xml:space="preserve">haracteristics of </w:t>
      </w:r>
      <w:r>
        <w:t xml:space="preserve">access </w:t>
      </w:r>
      <w:r w:rsidR="005C717C">
        <w:t>barring parameters</w:t>
      </w:r>
    </w:p>
    <w:p w14:paraId="4CA9EBCE" w14:textId="0E7BBFF0" w:rsidR="00CB6D1E" w:rsidRDefault="00E15EE3" w:rsidP="005C717C">
      <w:r>
        <w:t xml:space="preserve">In </w:t>
      </w:r>
      <w:r>
        <w:fldChar w:fldCharType="begin"/>
      </w:r>
      <w:r>
        <w:instrText xml:space="preserve"> REF _Ref484938500 \r \h </w:instrText>
      </w:r>
      <w:r>
        <w:fldChar w:fldCharType="separate"/>
      </w:r>
      <w:r>
        <w:t>[3]</w:t>
      </w:r>
      <w:r>
        <w:fldChar w:fldCharType="end"/>
      </w:r>
      <w:r>
        <w:t xml:space="preserve">, we describe an overall </w:t>
      </w:r>
      <w:r w:rsidR="00400539">
        <w:t>framework</w:t>
      </w:r>
      <w:r>
        <w:t xml:space="preserve"> for unified NR access control. </w:t>
      </w:r>
      <w:r w:rsidR="00A5522C">
        <w:t>The access barring parameters are used by RAN</w:t>
      </w:r>
      <w:r w:rsidR="006F49FC">
        <w:t>, within the RRC layer,</w:t>
      </w:r>
      <w:r w:rsidR="00A5522C">
        <w:t xml:space="preserve"> to indicate barring condition for each cell. </w:t>
      </w:r>
      <w:r w:rsidR="006F49FC">
        <w:t xml:space="preserve">On NAS level </w:t>
      </w:r>
      <w:r w:rsidR="00CB6D1E" w:rsidRPr="00CB6D1E">
        <w:t>the</w:t>
      </w:r>
      <w:r w:rsidR="006F49FC">
        <w:t>re is</w:t>
      </w:r>
      <w:r w:rsidR="00CB6D1E" w:rsidRPr="00CB6D1E">
        <w:t xml:space="preserve"> mapping mechanism used </w:t>
      </w:r>
      <w:r w:rsidR="006F49FC">
        <w:t>to determine the</w:t>
      </w:r>
      <w:r w:rsidR="00CB6D1E" w:rsidRPr="00CB6D1E">
        <w:t xml:space="preserve"> access category</w:t>
      </w:r>
      <w:r w:rsidR="006F49FC">
        <w:t xml:space="preserve"> used </w:t>
      </w:r>
      <w:r w:rsidR="00400539">
        <w:t>in</w:t>
      </w:r>
      <w:r w:rsidR="006F49FC">
        <w:t xml:space="preserve"> </w:t>
      </w:r>
      <w:r w:rsidR="00400539">
        <w:t>the barring check performed before an access attempt by the UE</w:t>
      </w:r>
      <w:r w:rsidR="006F49FC">
        <w:t>.</w:t>
      </w:r>
    </w:p>
    <w:p w14:paraId="36D07617" w14:textId="5812F14B" w:rsidR="00142F4B" w:rsidRDefault="00142F4B" w:rsidP="005C717C">
      <w:r>
        <w:t>Some important characteristics to consider when designing the access barring</w:t>
      </w:r>
      <w:r w:rsidR="00400539">
        <w:t xml:space="preserve"> mechanism</w:t>
      </w:r>
      <w:r>
        <w:t>, including the parameters used, are:</w:t>
      </w:r>
    </w:p>
    <w:p w14:paraId="321A592C" w14:textId="54225FAD" w:rsidR="00142F4B" w:rsidRDefault="00142F4B" w:rsidP="005C717C">
      <w:pPr>
        <w:pStyle w:val="ListParagraph"/>
        <w:numPr>
          <w:ilvl w:val="0"/>
          <w:numId w:val="17"/>
        </w:numPr>
      </w:pPr>
      <w:r>
        <w:t>Meet the</w:t>
      </w:r>
      <w:r w:rsidR="00A5522C">
        <w:t xml:space="preserve"> </w:t>
      </w:r>
      <w:r>
        <w:t>“</w:t>
      </w:r>
      <w:r w:rsidR="00A5522C">
        <w:t>unified access control</w:t>
      </w:r>
      <w:r>
        <w:t>” principle: whether</w:t>
      </w:r>
      <w:r w:rsidR="00A5522C">
        <w:t xml:space="preserve"> </w:t>
      </w:r>
      <w:r w:rsidR="00E15EE3">
        <w:t xml:space="preserve">the mechanism </w:t>
      </w:r>
      <w:r>
        <w:t xml:space="preserve">used </w:t>
      </w:r>
      <w:r w:rsidR="00E15EE3">
        <w:t>to indicate barring is common for all the access categories</w:t>
      </w:r>
      <w:r w:rsidR="00A5522C">
        <w:t>.</w:t>
      </w:r>
    </w:p>
    <w:p w14:paraId="786B2610" w14:textId="4D54254B" w:rsidR="00142F4B" w:rsidRDefault="00142F4B" w:rsidP="005C717C">
      <w:pPr>
        <w:pStyle w:val="ListParagraph"/>
        <w:numPr>
          <w:ilvl w:val="0"/>
          <w:numId w:val="17"/>
        </w:numPr>
      </w:pPr>
      <w:r>
        <w:t>T</w:t>
      </w:r>
      <w:r w:rsidR="00A5522C">
        <w:t>he amount of signalling resources used by the access barring parameters, whether or not barring is applied</w:t>
      </w:r>
      <w:r w:rsidR="005C717C">
        <w:t>.</w:t>
      </w:r>
    </w:p>
    <w:p w14:paraId="4D52002D" w14:textId="78978ABD" w:rsidR="00A5522C" w:rsidRDefault="00142F4B" w:rsidP="005C717C">
      <w:pPr>
        <w:pStyle w:val="ListParagraph"/>
        <w:numPr>
          <w:ilvl w:val="0"/>
          <w:numId w:val="17"/>
        </w:numPr>
      </w:pPr>
      <w:r>
        <w:t>The impact and burden on the UE</w:t>
      </w:r>
      <w:r w:rsidR="00A5522C">
        <w:t>. For example, in case barring on one or several access categories is applied, how many timers that would need to be maintained by the UE.</w:t>
      </w:r>
    </w:p>
    <w:p w14:paraId="68B26773" w14:textId="3709D8CE" w:rsidR="00CB6D1E" w:rsidRPr="005C717C" w:rsidRDefault="00CB6D1E" w:rsidP="005C717C">
      <w:pPr>
        <w:pStyle w:val="ListParagraph"/>
        <w:numPr>
          <w:ilvl w:val="0"/>
          <w:numId w:val="17"/>
        </w:numPr>
      </w:pPr>
      <w:r>
        <w:t>Last by not least, the access barring parameters should fulfil the needs of the mapping mechanism used to map events on access category.</w:t>
      </w:r>
    </w:p>
    <w:p w14:paraId="4E06A1DA" w14:textId="69FB43AE" w:rsidR="005C717C" w:rsidRDefault="005C717C" w:rsidP="005C717C">
      <w:pPr>
        <w:pStyle w:val="Heading2"/>
      </w:pPr>
      <w:r>
        <w:lastRenderedPageBreak/>
        <w:t>Structure of barring parameters</w:t>
      </w:r>
    </w:p>
    <w:p w14:paraId="719772D5" w14:textId="43EC4B6F" w:rsidR="00CC1ABA" w:rsidRDefault="005711D7" w:rsidP="00C77FF2">
      <w:pPr>
        <w:pStyle w:val="Heading3"/>
      </w:pPr>
      <w:r>
        <w:t>Alternative approaches</w:t>
      </w:r>
    </w:p>
    <w:p w14:paraId="2056952A" w14:textId="01E96369" w:rsidR="00A5522C" w:rsidRDefault="00A5522C" w:rsidP="005C717C">
      <w:pPr>
        <w:pStyle w:val="BodyText"/>
      </w:pPr>
      <w:r>
        <w:t>As said above, f</w:t>
      </w:r>
      <w:r w:rsidR="005C717C">
        <w:t xml:space="preserve">or unified access control, we </w:t>
      </w:r>
      <w:r w:rsidR="00F359FB">
        <w:t>think</w:t>
      </w:r>
      <w:r w:rsidR="005C717C">
        <w:t xml:space="preserve"> </w:t>
      </w:r>
      <w:r w:rsidR="00F359FB">
        <w:t>that all</w:t>
      </w:r>
      <w:r w:rsidR="005C717C">
        <w:t xml:space="preserve"> access categories share the same type of barring mechanism. </w:t>
      </w:r>
      <w:r>
        <w:t>This is different from LTE, where there is currently a multitude of mechanisms for how to signal the barring parameters.</w:t>
      </w:r>
    </w:p>
    <w:p w14:paraId="712A9448" w14:textId="78F1378B" w:rsidR="005C717C" w:rsidRDefault="00A5522C" w:rsidP="005C717C">
      <w:pPr>
        <w:pStyle w:val="BodyText"/>
      </w:pPr>
      <w:r>
        <w:t xml:space="preserve">Moreover, in </w:t>
      </w:r>
      <w:r>
        <w:fldChar w:fldCharType="begin"/>
      </w:r>
      <w:r>
        <w:instrText xml:space="preserve"> REF _Ref484767187 \r \h </w:instrText>
      </w:r>
      <w:r>
        <w:fldChar w:fldCharType="separate"/>
      </w:r>
      <w:r>
        <w:t>[4]</w:t>
      </w:r>
      <w:r>
        <w:fldChar w:fldCharType="end"/>
      </w:r>
      <w:r>
        <w:t xml:space="preserve"> we propose that a</w:t>
      </w:r>
      <w:r w:rsidRPr="00F359FB">
        <w:t>ccess categories are classified into configured access categories and default access categories</w:t>
      </w:r>
      <w:r>
        <w:t>, and that t</w:t>
      </w:r>
      <w:r w:rsidRPr="00F359FB">
        <w:t>he codepoints used for the default access categories are separate from the codepoints used for the configured access categories</w:t>
      </w:r>
      <w:r>
        <w:t xml:space="preserve">. In </w:t>
      </w:r>
      <w:r>
        <w:fldChar w:fldCharType="begin"/>
      </w:r>
      <w:r>
        <w:instrText xml:space="preserve"> REF _Ref484767187 \r \h </w:instrText>
      </w:r>
      <w:r>
        <w:fldChar w:fldCharType="separate"/>
      </w:r>
      <w:r>
        <w:t>[4]</w:t>
      </w:r>
      <w:r>
        <w:fldChar w:fldCharType="end"/>
      </w:r>
      <w:r>
        <w:t xml:space="preserve"> we also propose that t</w:t>
      </w:r>
      <w:r w:rsidRPr="00F359FB">
        <w:t>he barring parameters of unified access control are defined in the same way for both the default access categories and the configured access categories</w:t>
      </w:r>
      <w:r>
        <w:t xml:space="preserve">. </w:t>
      </w:r>
    </w:p>
    <w:p w14:paraId="42C0E274" w14:textId="3D536AC6" w:rsidR="00733587" w:rsidRDefault="00733587" w:rsidP="00733587">
      <w:pPr>
        <w:pStyle w:val="BodyText"/>
      </w:pPr>
      <w:r>
        <w:t xml:space="preserve">ACDC in LTE is one example of how barring parameters can be specified, see </w:t>
      </w:r>
      <w:r>
        <w:fldChar w:fldCharType="begin"/>
      </w:r>
      <w:r>
        <w:instrText xml:space="preserve"> REF _Ref484767417 \h </w:instrText>
      </w:r>
      <w:r>
        <w:fldChar w:fldCharType="separate"/>
      </w:r>
      <w:r>
        <w:t xml:space="preserve">Figure </w:t>
      </w:r>
      <w:r>
        <w:rPr>
          <w:noProof/>
        </w:rPr>
        <w:t>1</w:t>
      </w:r>
      <w:r>
        <w:fldChar w:fldCharType="end"/>
      </w:r>
      <w:r>
        <w:t>.</w:t>
      </w:r>
    </w:p>
    <w:p w14:paraId="28498196" w14:textId="77777777" w:rsidR="00420110" w:rsidRDefault="00420110" w:rsidP="00420110">
      <w:pPr>
        <w:pStyle w:val="PL"/>
        <w:shd w:val="clear" w:color="auto" w:fill="E6E6E6"/>
      </w:pPr>
    </w:p>
    <w:p w14:paraId="148D0574" w14:textId="77777777" w:rsidR="004D4446" w:rsidRDefault="004D4446" w:rsidP="004D4446">
      <w:pPr>
        <w:pStyle w:val="PL"/>
        <w:shd w:val="clear" w:color="auto" w:fill="E6E6E6"/>
      </w:pPr>
      <w:r>
        <w:t>BarringPerACDC-CategoryList-r13 ::= SEQUENCE (SIZE (1..maxACDC-Cat-r13)) OF BarringPerACDC-Category-r13</w:t>
      </w:r>
    </w:p>
    <w:p w14:paraId="7C16061E" w14:textId="77777777" w:rsidR="004D4446" w:rsidRDefault="004D4446" w:rsidP="00420110">
      <w:pPr>
        <w:pStyle w:val="PL"/>
        <w:shd w:val="clear" w:color="auto" w:fill="E6E6E6"/>
      </w:pPr>
    </w:p>
    <w:p w14:paraId="26FD1BE7" w14:textId="202D11F1" w:rsidR="00420110" w:rsidRDefault="00420110" w:rsidP="00420110">
      <w:pPr>
        <w:pStyle w:val="PL"/>
        <w:shd w:val="clear" w:color="auto" w:fill="E6E6E6"/>
      </w:pPr>
      <w:r>
        <w:t>BarringPerACDC-Category-r13 ::= SEQUENCE {</w:t>
      </w:r>
    </w:p>
    <w:p w14:paraId="57244089" w14:textId="77777777" w:rsidR="00420110" w:rsidRDefault="00420110" w:rsidP="00420110">
      <w:pPr>
        <w:pStyle w:val="PL"/>
        <w:shd w:val="clear" w:color="auto" w:fill="E6E6E6"/>
      </w:pPr>
      <w:r>
        <w:tab/>
        <w:t>acdc-Category-r13</w:t>
      </w:r>
      <w:r>
        <w:tab/>
      </w:r>
      <w:r>
        <w:tab/>
      </w:r>
      <w:r>
        <w:tab/>
      </w:r>
      <w:r>
        <w:tab/>
        <w:t>INTEGER (1..maxACDC-Cat-r13),</w:t>
      </w:r>
    </w:p>
    <w:p w14:paraId="24CCBCE2" w14:textId="77777777" w:rsidR="00420110" w:rsidRDefault="00420110" w:rsidP="00420110">
      <w:pPr>
        <w:pStyle w:val="PL"/>
        <w:shd w:val="clear" w:color="auto" w:fill="E6E6E6"/>
      </w:pPr>
      <w:r>
        <w:tab/>
        <w:t>acdc-BarringConfig-r13</w:t>
      </w:r>
      <w:r>
        <w:tab/>
      </w:r>
      <w:r>
        <w:tab/>
      </w:r>
      <w:r>
        <w:tab/>
        <w:t>SEQUENCE {</w:t>
      </w:r>
    </w:p>
    <w:p w14:paraId="5D770045" w14:textId="77777777" w:rsidR="00420110" w:rsidRDefault="00420110" w:rsidP="00420110">
      <w:pPr>
        <w:pStyle w:val="PL"/>
        <w:shd w:val="clear" w:color="auto" w:fill="E6E6E6"/>
      </w:pPr>
      <w:r>
        <w:tab/>
      </w:r>
      <w:r>
        <w:tab/>
        <w:t>ac-BarringFactor-r13</w:t>
      </w:r>
      <w:r>
        <w:tab/>
      </w:r>
      <w:r>
        <w:tab/>
      </w:r>
      <w:r>
        <w:tab/>
        <w:t>ENUMERATED {</w:t>
      </w:r>
    </w:p>
    <w:p w14:paraId="39522C8F" w14:textId="77777777" w:rsidR="00420110" w:rsidRDefault="00420110" w:rsidP="00420110">
      <w:pPr>
        <w:pStyle w:val="PL"/>
        <w:shd w:val="clear" w:color="auto" w:fill="E6E6E6"/>
      </w:pPr>
      <w:r>
        <w:tab/>
      </w:r>
      <w:r>
        <w:tab/>
      </w:r>
      <w:r>
        <w:tab/>
      </w:r>
      <w:r>
        <w:tab/>
      </w:r>
      <w:r>
        <w:tab/>
      </w:r>
      <w:r>
        <w:tab/>
      </w:r>
      <w:r>
        <w:tab/>
      </w:r>
      <w:r>
        <w:tab/>
      </w:r>
      <w:r>
        <w:tab/>
      </w:r>
      <w:r>
        <w:tab/>
      </w:r>
      <w:r>
        <w:tab/>
        <w:t>p00, p05, p10, p15, p20, p25, p30, p40,</w:t>
      </w:r>
    </w:p>
    <w:p w14:paraId="20844D75" w14:textId="77777777" w:rsidR="00420110" w:rsidRDefault="00420110" w:rsidP="00420110">
      <w:pPr>
        <w:pStyle w:val="PL"/>
        <w:shd w:val="clear" w:color="auto" w:fill="E6E6E6"/>
      </w:pPr>
      <w:r>
        <w:tab/>
      </w:r>
      <w:r>
        <w:tab/>
      </w:r>
      <w:r>
        <w:tab/>
      </w:r>
      <w:r>
        <w:tab/>
      </w:r>
      <w:r>
        <w:tab/>
      </w:r>
      <w:r>
        <w:tab/>
      </w:r>
      <w:r>
        <w:tab/>
      </w:r>
      <w:r>
        <w:tab/>
      </w:r>
      <w:r>
        <w:tab/>
      </w:r>
      <w:r>
        <w:tab/>
      </w:r>
      <w:r>
        <w:tab/>
        <w:t>p50, p60, p70, p75, p80, p85, p90, p95},</w:t>
      </w:r>
    </w:p>
    <w:p w14:paraId="0E9C3D60" w14:textId="77777777" w:rsidR="00420110" w:rsidRDefault="00420110" w:rsidP="00420110">
      <w:pPr>
        <w:pStyle w:val="PL"/>
        <w:shd w:val="clear" w:color="auto" w:fill="E6E6E6"/>
      </w:pPr>
      <w:r>
        <w:tab/>
      </w:r>
      <w:r>
        <w:tab/>
        <w:t>ac-BarringTime-r13</w:t>
      </w:r>
      <w:r>
        <w:tab/>
      </w:r>
      <w:r>
        <w:tab/>
      </w:r>
      <w:r>
        <w:tab/>
      </w:r>
      <w:r>
        <w:tab/>
        <w:t>ENUMERATED {s4, s8, s16, s32, s64, s128, s256, s512}</w:t>
      </w:r>
    </w:p>
    <w:p w14:paraId="1AEB4460" w14:textId="77777777" w:rsidR="00420110" w:rsidRDefault="00420110" w:rsidP="00420110">
      <w:pPr>
        <w:pStyle w:val="PL"/>
        <w:shd w:val="clear" w:color="auto" w:fill="E6E6E6"/>
      </w:pPr>
      <w:r>
        <w:tab/>
        <w:t>}</w:t>
      </w:r>
      <w:r>
        <w:tab/>
      </w:r>
      <w:r>
        <w:tab/>
      </w:r>
      <w:r>
        <w:tab/>
      </w:r>
      <w:r>
        <w:tab/>
      </w:r>
      <w:r>
        <w:tab/>
      </w:r>
      <w:r>
        <w:tab/>
      </w:r>
      <w:r>
        <w:tab/>
      </w:r>
      <w:r>
        <w:tab/>
      </w:r>
      <w:r>
        <w:tab/>
      </w:r>
      <w:r>
        <w:tab/>
        <w:t>OPTIONAL</w:t>
      </w:r>
      <w:r>
        <w:tab/>
        <w:t>-- Need OP</w:t>
      </w:r>
    </w:p>
    <w:p w14:paraId="4EAAC8B4" w14:textId="168D8F84" w:rsidR="00420110" w:rsidRDefault="00420110" w:rsidP="00420110">
      <w:pPr>
        <w:pStyle w:val="PL"/>
        <w:shd w:val="clear" w:color="auto" w:fill="E6E6E6"/>
      </w:pPr>
      <w:r>
        <w:t>}</w:t>
      </w:r>
    </w:p>
    <w:p w14:paraId="4FC766EF" w14:textId="01522D23" w:rsidR="00420110" w:rsidRDefault="00420110" w:rsidP="005711D7">
      <w:pPr>
        <w:pStyle w:val="PL"/>
        <w:shd w:val="clear" w:color="auto" w:fill="E6E6E6"/>
        <w:spacing w:after="120"/>
      </w:pPr>
    </w:p>
    <w:tbl>
      <w:tblPr>
        <w:tblStyle w:val="TableGrid"/>
        <w:tblW w:w="0" w:type="auto"/>
        <w:tblLook w:val="04A0" w:firstRow="1" w:lastRow="0" w:firstColumn="1" w:lastColumn="0" w:noHBand="0" w:noVBand="1"/>
      </w:tblPr>
      <w:tblGrid>
        <w:gridCol w:w="9629"/>
      </w:tblGrid>
      <w:tr w:rsidR="004D4446" w14:paraId="49720430" w14:textId="77777777" w:rsidTr="004D4446">
        <w:tc>
          <w:tcPr>
            <w:tcW w:w="9629" w:type="dxa"/>
          </w:tcPr>
          <w:p w14:paraId="53C1B60D" w14:textId="68F8E007" w:rsidR="004D4446" w:rsidRPr="004D4446" w:rsidRDefault="004D4446" w:rsidP="004D4446">
            <w:pPr>
              <w:rPr>
                <w:rFonts w:cs="Arial"/>
                <w:b/>
                <w:i/>
                <w:sz w:val="18"/>
                <w:szCs w:val="18"/>
                <w:lang w:eastAsia="en-GB"/>
              </w:rPr>
            </w:pPr>
            <w:proofErr w:type="spellStart"/>
            <w:r w:rsidRPr="004D4446">
              <w:rPr>
                <w:rFonts w:cs="Arial"/>
                <w:b/>
                <w:i/>
                <w:sz w:val="18"/>
                <w:szCs w:val="18"/>
                <w:lang w:eastAsia="en-GB"/>
              </w:rPr>
              <w:t>barringPerACDC-CategoryList</w:t>
            </w:r>
            <w:proofErr w:type="spellEnd"/>
            <w:r>
              <w:rPr>
                <w:rFonts w:cs="Arial"/>
                <w:b/>
                <w:i/>
                <w:sz w:val="18"/>
                <w:szCs w:val="18"/>
                <w:lang w:eastAsia="en-GB"/>
              </w:rPr>
              <w:br/>
            </w:r>
            <w:r w:rsidRPr="004D4446">
              <w:rPr>
                <w:rFonts w:cs="Arial"/>
                <w:sz w:val="18"/>
                <w:szCs w:val="18"/>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bl>
    <w:p w14:paraId="5D3612A5" w14:textId="56B3A695" w:rsidR="00733587" w:rsidRDefault="00733587" w:rsidP="004D4446">
      <w:pPr>
        <w:pStyle w:val="Caption"/>
        <w:spacing w:before="120"/>
      </w:pPr>
      <w:bookmarkStart w:id="1" w:name="_Ref484767417"/>
      <w:r>
        <w:t xml:space="preserve">Figure </w:t>
      </w:r>
      <w:r>
        <w:fldChar w:fldCharType="begin"/>
      </w:r>
      <w:r>
        <w:instrText xml:space="preserve"> SEQ Figure \* ARABIC </w:instrText>
      </w:r>
      <w:r>
        <w:fldChar w:fldCharType="separate"/>
      </w:r>
      <w:r w:rsidR="007D7D8E">
        <w:rPr>
          <w:noProof/>
        </w:rPr>
        <w:t>1</w:t>
      </w:r>
      <w:r>
        <w:fldChar w:fldCharType="end"/>
      </w:r>
      <w:bookmarkEnd w:id="1"/>
      <w:r>
        <w:t>: Barring Time and Barring Factor Per ACDC Category. Example from LTE (</w:t>
      </w:r>
      <w:r w:rsidR="00F215E0">
        <w:t xml:space="preserve">TS </w:t>
      </w:r>
      <w:r>
        <w:t>36.331)</w:t>
      </w:r>
    </w:p>
    <w:p w14:paraId="450A9512" w14:textId="34414DC8" w:rsidR="00590180" w:rsidRPr="00590180" w:rsidRDefault="00590180" w:rsidP="00590180">
      <w:r>
        <w:t xml:space="preserve">In ACDC, a barring factor and barring time is signalled for each ACDC category where barring is applied. Moreover, in ACDC there is a ranking of the access categories, specified, see </w:t>
      </w:r>
      <w:r>
        <w:fldChar w:fldCharType="begin"/>
      </w:r>
      <w:r>
        <w:instrText xml:space="preserve"> REF _Ref485375190 \h </w:instrText>
      </w:r>
      <w:r>
        <w:fldChar w:fldCharType="separate"/>
      </w:r>
      <w:r>
        <w:t xml:space="preserve">Table </w:t>
      </w:r>
      <w:r>
        <w:rPr>
          <w:noProof/>
        </w:rPr>
        <w:t>1</w:t>
      </w:r>
      <w:r>
        <w:fldChar w:fldCharType="end"/>
      </w:r>
      <w:r>
        <w:t>.</w:t>
      </w:r>
    </w:p>
    <w:p w14:paraId="42CD1DC6" w14:textId="42CB9072" w:rsidR="00F215E0" w:rsidRPr="00F215E0" w:rsidRDefault="00F215E0" w:rsidP="00F215E0">
      <w:pPr>
        <w:pStyle w:val="Caption"/>
      </w:pPr>
      <w:bookmarkStart w:id="2" w:name="_Ref485375190"/>
      <w:r>
        <w:t xml:space="preserve">Table </w:t>
      </w:r>
      <w:r>
        <w:fldChar w:fldCharType="begin"/>
      </w:r>
      <w:r>
        <w:instrText xml:space="preserve"> SEQ Table \* ARABIC </w:instrText>
      </w:r>
      <w:r>
        <w:fldChar w:fldCharType="separate"/>
      </w:r>
      <w:r>
        <w:rPr>
          <w:noProof/>
        </w:rPr>
        <w:t>1</w:t>
      </w:r>
      <w:r>
        <w:fldChar w:fldCharType="end"/>
      </w:r>
      <w:bookmarkEnd w:id="2"/>
      <w:r>
        <w:t xml:space="preserve">: </w:t>
      </w:r>
      <w:r w:rsidRPr="00F215E0">
        <w:t>Values of ACDC category</w:t>
      </w:r>
      <w:r>
        <w:t>: Example from LTE TS (24.105)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9"/>
        <w:gridCol w:w="6200"/>
      </w:tblGrid>
      <w:tr w:rsidR="00F215E0" w:rsidRPr="00F215E0" w14:paraId="0DF07747" w14:textId="77777777" w:rsidTr="00FE7E90">
        <w:tc>
          <w:tcPr>
            <w:tcW w:w="3509" w:type="dxa"/>
          </w:tcPr>
          <w:p w14:paraId="0D149853" w14:textId="77777777" w:rsidR="00F215E0" w:rsidRPr="00F215E0" w:rsidRDefault="00F215E0" w:rsidP="00FE7E90">
            <w:pPr>
              <w:pStyle w:val="TAH"/>
              <w:rPr>
                <w:rFonts w:eastAsia="Malgun Gothic"/>
              </w:rPr>
            </w:pPr>
            <w:r w:rsidRPr="00F215E0">
              <w:rPr>
                <w:rFonts w:eastAsia="Malgun Gothic"/>
                <w:lang w:eastAsia="ko-KR"/>
              </w:rPr>
              <w:t>Value</w:t>
            </w:r>
          </w:p>
        </w:tc>
        <w:tc>
          <w:tcPr>
            <w:tcW w:w="6346" w:type="dxa"/>
          </w:tcPr>
          <w:p w14:paraId="6A244ED0" w14:textId="77777777" w:rsidR="00F215E0" w:rsidRPr="00F215E0" w:rsidRDefault="00F215E0" w:rsidP="00F215E0">
            <w:pPr>
              <w:keepNext/>
              <w:keepLines/>
              <w:overflowPunct/>
              <w:autoSpaceDE/>
              <w:autoSpaceDN/>
              <w:adjustRightInd/>
              <w:spacing w:after="0"/>
              <w:jc w:val="center"/>
              <w:textAlignment w:val="auto"/>
              <w:rPr>
                <w:rFonts w:eastAsia="Malgun Gothic"/>
                <w:b/>
                <w:sz w:val="18"/>
                <w:lang w:eastAsia="en-US"/>
              </w:rPr>
            </w:pPr>
            <w:r w:rsidRPr="00F215E0">
              <w:rPr>
                <w:rFonts w:eastAsia="Malgun Gothic"/>
                <w:b/>
                <w:sz w:val="18"/>
                <w:lang w:eastAsia="en-US"/>
              </w:rPr>
              <w:t>Description</w:t>
            </w:r>
          </w:p>
        </w:tc>
      </w:tr>
      <w:tr w:rsidR="00F215E0" w:rsidRPr="00F215E0" w14:paraId="5811080A" w14:textId="77777777" w:rsidTr="00FE7E90">
        <w:tc>
          <w:tcPr>
            <w:tcW w:w="3509" w:type="dxa"/>
          </w:tcPr>
          <w:p w14:paraId="5D1C9FFB" w14:textId="77777777" w:rsidR="00F215E0" w:rsidRPr="00F215E0" w:rsidRDefault="00F215E0" w:rsidP="00F215E0">
            <w:pPr>
              <w:keepNext/>
              <w:keepLines/>
              <w:overflowPunct/>
              <w:autoSpaceDE/>
              <w:autoSpaceDN/>
              <w:adjustRightInd/>
              <w:spacing w:after="0"/>
              <w:jc w:val="left"/>
              <w:textAlignment w:val="auto"/>
              <w:rPr>
                <w:rFonts w:eastAsia="Malgun Gothic"/>
                <w:sz w:val="18"/>
                <w:lang w:eastAsia="en-US"/>
              </w:rPr>
            </w:pPr>
            <w:r w:rsidRPr="00F215E0">
              <w:rPr>
                <w:rFonts w:eastAsia="Malgun Gothic"/>
                <w:sz w:val="18"/>
                <w:lang w:eastAsia="en-US"/>
              </w:rPr>
              <w:t>0</w:t>
            </w:r>
          </w:p>
        </w:tc>
        <w:tc>
          <w:tcPr>
            <w:tcW w:w="6346" w:type="dxa"/>
          </w:tcPr>
          <w:p w14:paraId="2E323B13" w14:textId="77777777" w:rsidR="00F215E0" w:rsidRPr="00F215E0" w:rsidRDefault="00F215E0" w:rsidP="00F215E0">
            <w:pPr>
              <w:keepNext/>
              <w:keepLines/>
              <w:overflowPunct/>
              <w:autoSpaceDE/>
              <w:autoSpaceDN/>
              <w:adjustRightInd/>
              <w:spacing w:after="0"/>
              <w:jc w:val="left"/>
              <w:textAlignment w:val="auto"/>
              <w:rPr>
                <w:rFonts w:eastAsia="Malgun Gothic"/>
                <w:sz w:val="18"/>
                <w:lang w:eastAsia="en-US"/>
              </w:rPr>
            </w:pPr>
            <w:r w:rsidRPr="00F215E0">
              <w:rPr>
                <w:rFonts w:eastAsia="Malgun Gothic"/>
                <w:sz w:val="18"/>
                <w:lang w:eastAsia="en-US"/>
              </w:rPr>
              <w:t>Reserved</w:t>
            </w:r>
          </w:p>
        </w:tc>
      </w:tr>
      <w:tr w:rsidR="00F215E0" w:rsidRPr="00F215E0" w14:paraId="3D39DEC3" w14:textId="77777777" w:rsidTr="00FE7E90">
        <w:tc>
          <w:tcPr>
            <w:tcW w:w="3509" w:type="dxa"/>
          </w:tcPr>
          <w:p w14:paraId="206E540E" w14:textId="77777777" w:rsidR="00F215E0" w:rsidRPr="00F215E0" w:rsidRDefault="00F215E0" w:rsidP="00F215E0">
            <w:pPr>
              <w:keepNext/>
              <w:keepLines/>
              <w:overflowPunct/>
              <w:autoSpaceDE/>
              <w:autoSpaceDN/>
              <w:adjustRightInd/>
              <w:spacing w:after="0"/>
              <w:jc w:val="left"/>
              <w:textAlignment w:val="auto"/>
              <w:rPr>
                <w:rFonts w:eastAsia="Malgun Gothic"/>
                <w:sz w:val="18"/>
                <w:lang w:eastAsia="en-US"/>
              </w:rPr>
            </w:pPr>
            <w:r w:rsidRPr="00F215E0">
              <w:rPr>
                <w:rFonts w:eastAsia="Malgun Gothic"/>
                <w:sz w:val="18"/>
                <w:lang w:eastAsia="en-US"/>
              </w:rPr>
              <w:t>1</w:t>
            </w:r>
          </w:p>
        </w:tc>
        <w:tc>
          <w:tcPr>
            <w:tcW w:w="6346" w:type="dxa"/>
          </w:tcPr>
          <w:p w14:paraId="439B708E" w14:textId="77777777" w:rsidR="00F215E0" w:rsidRPr="00F215E0" w:rsidRDefault="00F215E0" w:rsidP="00F215E0">
            <w:pPr>
              <w:keepNext/>
              <w:keepLines/>
              <w:overflowPunct/>
              <w:autoSpaceDE/>
              <w:autoSpaceDN/>
              <w:adjustRightInd/>
              <w:spacing w:after="0"/>
              <w:jc w:val="left"/>
              <w:textAlignment w:val="auto"/>
              <w:rPr>
                <w:rFonts w:eastAsia="Malgun Gothic"/>
                <w:sz w:val="18"/>
                <w:lang w:eastAsia="ko-KR"/>
              </w:rPr>
            </w:pPr>
            <w:r w:rsidRPr="00F215E0">
              <w:rPr>
                <w:rFonts w:eastAsia="Malgun Gothic"/>
                <w:sz w:val="18"/>
                <w:lang w:eastAsia="ko-KR"/>
              </w:rPr>
              <w:t xml:space="preserve">Highest ranked </w:t>
            </w:r>
            <w:r w:rsidRPr="00F215E0">
              <w:rPr>
                <w:rFonts w:eastAsia="Malgun Gothic"/>
                <w:sz w:val="18"/>
                <w:lang w:eastAsia="en-US"/>
              </w:rPr>
              <w:t>ACDC category</w:t>
            </w:r>
            <w:r w:rsidRPr="00F215E0">
              <w:rPr>
                <w:rFonts w:eastAsia="Malgun Gothic"/>
                <w:sz w:val="18"/>
                <w:lang w:eastAsia="ko-KR"/>
              </w:rPr>
              <w:t xml:space="preserve"> value</w:t>
            </w:r>
          </w:p>
        </w:tc>
      </w:tr>
      <w:tr w:rsidR="00F215E0" w:rsidRPr="00F215E0" w14:paraId="37D23EE6" w14:textId="77777777" w:rsidTr="00FE7E90">
        <w:tc>
          <w:tcPr>
            <w:tcW w:w="3509" w:type="dxa"/>
          </w:tcPr>
          <w:p w14:paraId="7023BD3F" w14:textId="77777777" w:rsidR="00F215E0" w:rsidRPr="00F215E0" w:rsidRDefault="00F215E0" w:rsidP="00F215E0">
            <w:pPr>
              <w:keepNext/>
              <w:keepLines/>
              <w:overflowPunct/>
              <w:autoSpaceDE/>
              <w:autoSpaceDN/>
              <w:adjustRightInd/>
              <w:spacing w:after="0"/>
              <w:jc w:val="left"/>
              <w:textAlignment w:val="auto"/>
              <w:rPr>
                <w:rFonts w:eastAsia="Malgun Gothic"/>
                <w:sz w:val="18"/>
                <w:lang w:eastAsia="ko-KR"/>
              </w:rPr>
            </w:pPr>
            <w:r w:rsidRPr="00F215E0">
              <w:rPr>
                <w:rFonts w:eastAsia="Malgun Gothic"/>
                <w:sz w:val="18"/>
                <w:lang w:eastAsia="ko-KR"/>
              </w:rPr>
              <w:t>2-15</w:t>
            </w:r>
          </w:p>
        </w:tc>
        <w:tc>
          <w:tcPr>
            <w:tcW w:w="6346" w:type="dxa"/>
          </w:tcPr>
          <w:p w14:paraId="262014FF" w14:textId="77777777" w:rsidR="00F215E0" w:rsidRPr="00F215E0" w:rsidRDefault="00F215E0" w:rsidP="00F215E0">
            <w:pPr>
              <w:keepNext/>
              <w:keepLines/>
              <w:overflowPunct/>
              <w:autoSpaceDE/>
              <w:autoSpaceDN/>
              <w:adjustRightInd/>
              <w:spacing w:after="0"/>
              <w:jc w:val="left"/>
              <w:textAlignment w:val="auto"/>
              <w:rPr>
                <w:rFonts w:eastAsia="Malgun Gothic"/>
                <w:sz w:val="18"/>
                <w:lang w:eastAsia="ko-KR"/>
              </w:rPr>
            </w:pPr>
            <w:r w:rsidRPr="00F215E0">
              <w:rPr>
                <w:rFonts w:eastAsia="Malgun Gothic"/>
                <w:sz w:val="18"/>
                <w:lang w:eastAsia="ko-KR"/>
              </w:rPr>
              <w:t>ACDC category value indicating descending order of ranking</w:t>
            </w:r>
          </w:p>
        </w:tc>
      </w:tr>
      <w:tr w:rsidR="00F215E0" w:rsidRPr="00F215E0" w14:paraId="61FBF796" w14:textId="77777777" w:rsidTr="00FE7E90">
        <w:tc>
          <w:tcPr>
            <w:tcW w:w="3509" w:type="dxa"/>
          </w:tcPr>
          <w:p w14:paraId="17C3C33E" w14:textId="77777777" w:rsidR="00F215E0" w:rsidRPr="00F215E0" w:rsidRDefault="00F215E0" w:rsidP="00F215E0">
            <w:pPr>
              <w:keepNext/>
              <w:keepLines/>
              <w:overflowPunct/>
              <w:autoSpaceDE/>
              <w:autoSpaceDN/>
              <w:adjustRightInd/>
              <w:spacing w:after="0"/>
              <w:jc w:val="left"/>
              <w:textAlignment w:val="auto"/>
              <w:rPr>
                <w:rFonts w:eastAsia="Malgun Gothic"/>
                <w:sz w:val="18"/>
                <w:lang w:eastAsia="ko-KR"/>
              </w:rPr>
            </w:pPr>
            <w:r w:rsidRPr="00F215E0">
              <w:rPr>
                <w:rFonts w:eastAsia="Malgun Gothic"/>
                <w:sz w:val="18"/>
                <w:lang w:eastAsia="ko-KR"/>
              </w:rPr>
              <w:t>16</w:t>
            </w:r>
          </w:p>
        </w:tc>
        <w:tc>
          <w:tcPr>
            <w:tcW w:w="6346" w:type="dxa"/>
          </w:tcPr>
          <w:p w14:paraId="4C25D227" w14:textId="77777777" w:rsidR="00F215E0" w:rsidRPr="00F215E0" w:rsidRDefault="00F215E0" w:rsidP="00F215E0">
            <w:pPr>
              <w:keepNext/>
              <w:keepLines/>
              <w:overflowPunct/>
              <w:autoSpaceDE/>
              <w:autoSpaceDN/>
              <w:adjustRightInd/>
              <w:spacing w:after="0"/>
              <w:jc w:val="left"/>
              <w:textAlignment w:val="auto"/>
              <w:rPr>
                <w:rFonts w:eastAsia="Malgun Gothic"/>
                <w:sz w:val="18"/>
                <w:lang w:eastAsia="ko-KR"/>
              </w:rPr>
            </w:pPr>
            <w:r w:rsidRPr="00F215E0">
              <w:rPr>
                <w:rFonts w:eastAsia="Malgun Gothic"/>
                <w:sz w:val="18"/>
                <w:lang w:eastAsia="ko-KR"/>
              </w:rPr>
              <w:t>Lowest ranked ACDC category value</w:t>
            </w:r>
          </w:p>
        </w:tc>
      </w:tr>
    </w:tbl>
    <w:p w14:paraId="75A4EB2A" w14:textId="77777777" w:rsidR="00F215E0" w:rsidRDefault="00F215E0" w:rsidP="00733587">
      <w:pPr>
        <w:pStyle w:val="BodyText"/>
      </w:pPr>
    </w:p>
    <w:p w14:paraId="59D9281F" w14:textId="3BF093FD" w:rsidR="00733587" w:rsidRDefault="00590180" w:rsidP="00733587">
      <w:pPr>
        <w:pStyle w:val="BodyText"/>
      </w:pPr>
      <w:r>
        <w:t>The ranking of the access categories implies</w:t>
      </w:r>
      <w:r w:rsidR="00733587">
        <w:t xml:space="preserve"> that </w:t>
      </w:r>
      <w:r>
        <w:t>if</w:t>
      </w:r>
      <w:r w:rsidR="00733587">
        <w:t xml:space="preserve"> ACDC category X is barred, also all categories </w:t>
      </w:r>
      <w:r>
        <w:t>with higher values than X (less rank) would</w:t>
      </w:r>
      <w:r w:rsidR="00733587">
        <w:t xml:space="preserve"> also </w:t>
      </w:r>
      <w:r>
        <w:t xml:space="preserve">be </w:t>
      </w:r>
      <w:r w:rsidR="00733587">
        <w:t xml:space="preserve">barred. This also implies that the barring information of the categories with </w:t>
      </w:r>
      <w:r>
        <w:t>lower value</w:t>
      </w:r>
      <w:r w:rsidR="00733587">
        <w:t xml:space="preserve"> than X do not need to be signalled. Moreover, it does also imply that the UE does only have to maintain one running barring timer.</w:t>
      </w:r>
    </w:p>
    <w:p w14:paraId="2AB7193C" w14:textId="68DF754C" w:rsidR="00F359FB" w:rsidRDefault="00733587" w:rsidP="005C717C">
      <w:pPr>
        <w:pStyle w:val="BodyText"/>
      </w:pPr>
      <w:r>
        <w:t>With LTE as the baseline, w</w:t>
      </w:r>
      <w:r w:rsidR="00A5522C">
        <w:t xml:space="preserve">e can think of </w:t>
      </w:r>
      <w:r w:rsidR="00CB6D1E">
        <w:t>at least two</w:t>
      </w:r>
      <w:r w:rsidR="00A5522C">
        <w:t xml:space="preserve"> main alte</w:t>
      </w:r>
      <w:r w:rsidR="00CB6D1E">
        <w:t>rnative approaches</w:t>
      </w:r>
      <w:r w:rsidR="00A5522C">
        <w:t xml:space="preserve"> how to, in principle, structure and signal the access barring parameters:</w:t>
      </w:r>
    </w:p>
    <w:p w14:paraId="1C405CC0" w14:textId="1DFA517F" w:rsidR="00A5522C" w:rsidRDefault="00CC1ABA" w:rsidP="00A5522C">
      <w:pPr>
        <w:pStyle w:val="BodyText"/>
        <w:numPr>
          <w:ilvl w:val="0"/>
          <w:numId w:val="16"/>
        </w:numPr>
      </w:pPr>
      <w:r>
        <w:t xml:space="preserve">Alt 1: </w:t>
      </w:r>
      <w:r w:rsidR="00400539">
        <w:t>For each of the access categories there is an individual barring factor</w:t>
      </w:r>
      <w:r w:rsidR="00733587">
        <w:t xml:space="preserve"> and barring time, similar to ACDC. </w:t>
      </w:r>
      <w:r w:rsidR="00400539">
        <w:t xml:space="preserve">In order to reduce signalling when </w:t>
      </w:r>
      <w:r w:rsidR="00733587">
        <w:t>barring is applied,</w:t>
      </w:r>
      <w:r w:rsidR="00400539">
        <w:t xml:space="preserve"> the</w:t>
      </w:r>
      <w:r w:rsidR="00733587">
        <w:t xml:space="preserve"> barring indicated on </w:t>
      </w:r>
      <w:r w:rsidR="00400539">
        <w:t>given</w:t>
      </w:r>
      <w:r w:rsidR="00733587">
        <w:t xml:space="preserve"> access category, </w:t>
      </w:r>
      <w:r w:rsidR="00400539">
        <w:t xml:space="preserve">implies also barring on </w:t>
      </w:r>
      <w:r w:rsidR="00733587">
        <w:t xml:space="preserve">the access categories with </w:t>
      </w:r>
      <w:r w:rsidR="00400539">
        <w:t>lower</w:t>
      </w:r>
      <w:r w:rsidR="00733587">
        <w:t xml:space="preserve"> rank.</w:t>
      </w:r>
    </w:p>
    <w:p w14:paraId="36610BE9" w14:textId="16D44DCF" w:rsidR="00733587" w:rsidRDefault="00CC1ABA" w:rsidP="00A5522C">
      <w:pPr>
        <w:pStyle w:val="BodyText"/>
        <w:numPr>
          <w:ilvl w:val="0"/>
          <w:numId w:val="16"/>
        </w:numPr>
      </w:pPr>
      <w:r>
        <w:t xml:space="preserve">Alt 2: </w:t>
      </w:r>
      <w:r w:rsidR="00733587">
        <w:t xml:space="preserve">A </w:t>
      </w:r>
      <w:r>
        <w:t>primary barring configuration, with a primary barring factor and primary barring time</w:t>
      </w:r>
      <w:r w:rsidR="00733587">
        <w:t xml:space="preserve"> shared by all access categories. For each acces</w:t>
      </w:r>
      <w:r>
        <w:t>s</w:t>
      </w:r>
      <w:r w:rsidR="00733587">
        <w:t xml:space="preserve"> category</w:t>
      </w:r>
      <w:r w:rsidR="00CB6D1E">
        <w:t xml:space="preserve">, a secondary barring </w:t>
      </w:r>
      <w:r>
        <w:t xml:space="preserve">configuration </w:t>
      </w:r>
      <w:r w:rsidR="00CB6D1E">
        <w:t>is indicated</w:t>
      </w:r>
      <w:r>
        <w:t xml:space="preserve">, which is used as a </w:t>
      </w:r>
      <w:r w:rsidR="00400539">
        <w:t>modifier/</w:t>
      </w:r>
      <w:r>
        <w:t>delta configuration</w:t>
      </w:r>
      <w:r w:rsidR="00CB6D1E">
        <w:t xml:space="preserve">. In the simplest example, this secondary barring factor is a </w:t>
      </w:r>
      <w:proofErr w:type="spellStart"/>
      <w:r w:rsidR="00CB6D1E">
        <w:t>boolean</w:t>
      </w:r>
      <w:proofErr w:type="spellEnd"/>
      <w:r w:rsidR="00CB6D1E">
        <w:t xml:space="preserve"> indicating whether the barring applies on this access category or not.</w:t>
      </w:r>
      <w:r w:rsidR="00320EF8">
        <w:t xml:space="preserve"> This approach can be </w:t>
      </w:r>
      <w:r w:rsidR="00320EF8">
        <w:lastRenderedPageBreak/>
        <w:t>compared to (perhaps old-school these days) an amplifier, with a main volume and an equalizer to fine-tune each frequency band.</w:t>
      </w:r>
    </w:p>
    <w:p w14:paraId="799AF558" w14:textId="6FF65B0E" w:rsidR="00CC1ABA" w:rsidRDefault="00400539" w:rsidP="00C77FF2">
      <w:pPr>
        <w:pStyle w:val="Heading3"/>
      </w:pPr>
      <w:r>
        <w:t>Further details</w:t>
      </w:r>
      <w:r w:rsidR="00CC1ABA">
        <w:t xml:space="preserve"> </w:t>
      </w:r>
      <w:r>
        <w:t>on</w:t>
      </w:r>
      <w:r w:rsidR="00CC1ABA">
        <w:t xml:space="preserve"> </w:t>
      </w:r>
      <w:r>
        <w:t>A</w:t>
      </w:r>
      <w:r w:rsidR="00CC1ABA">
        <w:t>lt 2: primary and secondary barring configuration</w:t>
      </w:r>
    </w:p>
    <w:p w14:paraId="52BCB487" w14:textId="4D202F7B" w:rsidR="00CC1ABA" w:rsidRDefault="00CC1ABA" w:rsidP="00C77FF2">
      <w:r>
        <w:t xml:space="preserve">In </w:t>
      </w:r>
      <w:r w:rsidR="00DF204D">
        <w:fldChar w:fldCharType="begin"/>
      </w:r>
      <w:r w:rsidR="00DF204D">
        <w:instrText xml:space="preserve"> REF _Ref485218116 \h </w:instrText>
      </w:r>
      <w:r w:rsidR="00DF204D">
        <w:fldChar w:fldCharType="separate"/>
      </w:r>
      <w:r w:rsidR="00DF204D">
        <w:t xml:space="preserve">Figure </w:t>
      </w:r>
      <w:r w:rsidR="00DF204D">
        <w:rPr>
          <w:noProof/>
        </w:rPr>
        <w:t>2</w:t>
      </w:r>
      <w:r w:rsidR="00DF204D">
        <w:fldChar w:fldCharType="end"/>
      </w:r>
      <w:r w:rsidR="00DF204D">
        <w:t xml:space="preserve">, one example </w:t>
      </w:r>
      <w:r w:rsidR="00F422AA">
        <w:t xml:space="preserve">is illustrated for how the barring configuration for </w:t>
      </w:r>
      <w:r w:rsidR="007A582B">
        <w:t xml:space="preserve">the approach in </w:t>
      </w:r>
      <w:r w:rsidR="00F422AA">
        <w:t>alternative 2</w:t>
      </w:r>
      <w:r w:rsidR="00DF204D">
        <w:t>.</w:t>
      </w:r>
      <w:r w:rsidR="007D7D8E">
        <w:t xml:space="preserve"> </w:t>
      </w:r>
      <w:r w:rsidR="00F422AA">
        <w:t>Here we assume that if the cell is not barred, the barring configuration is not present in the system information. In case of barring, a</w:t>
      </w:r>
      <w:r w:rsidR="007D7D8E">
        <w:t xml:space="preserve"> single primary barring configuration, using full signalling of barring factor and barring time is provided. </w:t>
      </w:r>
      <w:r w:rsidR="00F422AA">
        <w:t>Also, f</w:t>
      </w:r>
      <w:r w:rsidR="007D7D8E">
        <w:t>or each access category, optionally a secondary b</w:t>
      </w:r>
      <w:r w:rsidR="00F422AA">
        <w:t>arring configuration may be pro</w:t>
      </w:r>
      <w:r w:rsidR="007D7D8E">
        <w:t xml:space="preserve">vided, which is used as a </w:t>
      </w:r>
      <w:r w:rsidR="00F422AA">
        <w:t xml:space="preserve">modifier / </w:t>
      </w:r>
      <w:r w:rsidR="007D7D8E">
        <w:t>delta</w:t>
      </w:r>
      <w:r w:rsidR="00F422AA">
        <w:t xml:space="preserve"> configuration</w:t>
      </w:r>
      <w:r w:rsidR="007D7D8E">
        <w:t>.</w:t>
      </w:r>
    </w:p>
    <w:p w14:paraId="457FD6A7" w14:textId="69748F3C" w:rsidR="003A4099" w:rsidRPr="00420110" w:rsidRDefault="003A4099"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rPr>
      </w:pPr>
    </w:p>
    <w:p w14:paraId="2F6CA02E" w14:textId="3014BF66" w:rsidR="003A4099" w:rsidRPr="00420110" w:rsidRDefault="00420110"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proofErr w:type="spellStart"/>
      <w:r>
        <w:rPr>
          <w:rFonts w:ascii="Courier New" w:hAnsi="Courier New" w:cs="Courier New"/>
          <w:sz w:val="16"/>
          <w:szCs w:val="16"/>
        </w:rPr>
        <w:t>UnifiedBarringConfig</w:t>
      </w:r>
      <w:proofErr w:type="spellEnd"/>
      <w:r>
        <w:rPr>
          <w:rFonts w:ascii="Courier New" w:hAnsi="Courier New" w:cs="Courier New"/>
          <w:sz w:val="16"/>
          <w:szCs w:val="16"/>
        </w:rPr>
        <w:tab/>
        <w:t>::=</w:t>
      </w:r>
      <w:r>
        <w:rPr>
          <w:rFonts w:ascii="Courier New" w:hAnsi="Courier New" w:cs="Courier New"/>
          <w:sz w:val="16"/>
          <w:szCs w:val="16"/>
        </w:rPr>
        <w:tab/>
      </w:r>
      <w:r>
        <w:rPr>
          <w:rFonts w:ascii="Courier New" w:hAnsi="Courier New" w:cs="Courier New"/>
          <w:sz w:val="16"/>
          <w:szCs w:val="16"/>
        </w:rPr>
        <w:tab/>
      </w:r>
      <w:r w:rsidR="003A4099" w:rsidRPr="00420110">
        <w:rPr>
          <w:rFonts w:ascii="Courier New" w:hAnsi="Courier New" w:cs="Courier New"/>
          <w:sz w:val="16"/>
          <w:szCs w:val="16"/>
        </w:rPr>
        <w:t>SEQUENCE {</w:t>
      </w:r>
    </w:p>
    <w:p w14:paraId="7549D974" w14:textId="790EF364" w:rsidR="003A4099" w:rsidRPr="00420110" w:rsidRDefault="003A4099"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sidRPr="00420110">
        <w:rPr>
          <w:rFonts w:ascii="Courier New" w:hAnsi="Courier New" w:cs="Courier New"/>
          <w:sz w:val="16"/>
          <w:szCs w:val="16"/>
        </w:rPr>
        <w:tab/>
      </w:r>
      <w:proofErr w:type="spellStart"/>
      <w:r w:rsidR="00420110">
        <w:rPr>
          <w:rFonts w:ascii="Courier New" w:hAnsi="Courier New" w:cs="Courier New"/>
          <w:sz w:val="16"/>
          <w:szCs w:val="16"/>
        </w:rPr>
        <w:t>primaryBarringConfig</w:t>
      </w:r>
      <w:proofErr w:type="spellEnd"/>
      <w:r w:rsidR="00420110">
        <w:rPr>
          <w:rFonts w:ascii="Courier New" w:hAnsi="Courier New" w:cs="Courier New"/>
          <w:sz w:val="16"/>
          <w:szCs w:val="16"/>
        </w:rPr>
        <w:tab/>
      </w:r>
      <w:r w:rsidR="00420110">
        <w:rPr>
          <w:rFonts w:ascii="Courier New" w:hAnsi="Courier New" w:cs="Courier New"/>
          <w:sz w:val="16"/>
          <w:szCs w:val="16"/>
        </w:rPr>
        <w:tab/>
      </w:r>
      <w:r w:rsidR="00420110">
        <w:rPr>
          <w:rFonts w:ascii="Courier New" w:hAnsi="Courier New" w:cs="Courier New"/>
          <w:sz w:val="16"/>
          <w:szCs w:val="16"/>
        </w:rPr>
        <w:tab/>
      </w:r>
      <w:proofErr w:type="spellStart"/>
      <w:r w:rsidRPr="00420110">
        <w:rPr>
          <w:rFonts w:ascii="Courier New" w:hAnsi="Courier New" w:cs="Courier New"/>
          <w:sz w:val="16"/>
          <w:szCs w:val="16"/>
        </w:rPr>
        <w:t>PrimaryBarringConfig</w:t>
      </w:r>
      <w:proofErr w:type="spellEnd"/>
      <w:r w:rsidRPr="00420110">
        <w:rPr>
          <w:rFonts w:ascii="Courier New" w:hAnsi="Courier New" w:cs="Courier New"/>
          <w:sz w:val="16"/>
          <w:szCs w:val="16"/>
        </w:rPr>
        <w:t>,</w:t>
      </w:r>
    </w:p>
    <w:p w14:paraId="2D2821B1" w14:textId="0CDB91A4" w:rsidR="003A4099" w:rsidRPr="00420110" w:rsidRDefault="003A4099"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sidRPr="00420110">
        <w:rPr>
          <w:rFonts w:ascii="Courier New" w:hAnsi="Courier New" w:cs="Courier New"/>
          <w:sz w:val="16"/>
          <w:szCs w:val="16"/>
        </w:rPr>
        <w:tab/>
      </w:r>
      <w:proofErr w:type="spellStart"/>
      <w:r w:rsidRPr="00420110">
        <w:rPr>
          <w:rFonts w:ascii="Courier New" w:hAnsi="Courier New" w:cs="Courier New"/>
          <w:sz w:val="16"/>
          <w:szCs w:val="16"/>
        </w:rPr>
        <w:t>secondaryBarringConfigList</w:t>
      </w:r>
      <w:proofErr w:type="spellEnd"/>
      <w:r w:rsidRPr="00420110">
        <w:rPr>
          <w:rFonts w:ascii="Courier New" w:hAnsi="Courier New" w:cs="Courier New"/>
          <w:sz w:val="16"/>
          <w:szCs w:val="16"/>
        </w:rPr>
        <w:tab/>
      </w:r>
      <w:r w:rsidRPr="00420110">
        <w:rPr>
          <w:rFonts w:ascii="Courier New" w:hAnsi="Courier New" w:cs="Courier New"/>
          <w:sz w:val="16"/>
          <w:szCs w:val="16"/>
        </w:rPr>
        <w:tab/>
      </w:r>
      <w:proofErr w:type="spellStart"/>
      <w:r w:rsidRPr="00420110">
        <w:rPr>
          <w:rFonts w:ascii="Courier New" w:hAnsi="Courier New" w:cs="Courier New"/>
          <w:sz w:val="16"/>
          <w:szCs w:val="16"/>
        </w:rPr>
        <w:t>SecondaryBarringConfigList</w:t>
      </w:r>
      <w:proofErr w:type="spellEnd"/>
    </w:p>
    <w:p w14:paraId="77A1422A" w14:textId="77777777" w:rsidR="003A4099" w:rsidRPr="00420110" w:rsidRDefault="003A4099"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sidRPr="00420110">
        <w:rPr>
          <w:rFonts w:ascii="Courier New" w:hAnsi="Courier New" w:cs="Courier New"/>
          <w:sz w:val="16"/>
          <w:szCs w:val="16"/>
        </w:rPr>
        <w:t>}</w:t>
      </w:r>
    </w:p>
    <w:p w14:paraId="042159A8" w14:textId="77777777" w:rsidR="003A4099" w:rsidRPr="00420110" w:rsidRDefault="003A4099"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p>
    <w:p w14:paraId="0E79240E" w14:textId="6A786713" w:rsidR="003A4099" w:rsidRPr="00420110" w:rsidRDefault="00420110"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proofErr w:type="spellStart"/>
      <w:r>
        <w:rPr>
          <w:rFonts w:ascii="Courier New" w:hAnsi="Courier New" w:cs="Courier New"/>
          <w:sz w:val="16"/>
          <w:szCs w:val="16"/>
        </w:rPr>
        <w:t>PrimaryBarringConfig</w:t>
      </w:r>
      <w:proofErr w:type="spellEnd"/>
      <w:r>
        <w:rPr>
          <w:rFonts w:ascii="Courier New" w:hAnsi="Courier New" w:cs="Courier New"/>
          <w:sz w:val="16"/>
          <w:szCs w:val="16"/>
        </w:rPr>
        <w:t xml:space="preserve"> ::=</w:t>
      </w:r>
      <w:r>
        <w:rPr>
          <w:rFonts w:ascii="Courier New" w:hAnsi="Courier New" w:cs="Courier New"/>
          <w:sz w:val="16"/>
          <w:szCs w:val="16"/>
        </w:rPr>
        <w:tab/>
      </w:r>
      <w:r>
        <w:rPr>
          <w:rFonts w:ascii="Courier New" w:hAnsi="Courier New" w:cs="Courier New"/>
          <w:sz w:val="16"/>
          <w:szCs w:val="16"/>
        </w:rPr>
        <w:tab/>
      </w:r>
      <w:r w:rsidR="003A4099" w:rsidRPr="00420110">
        <w:rPr>
          <w:rFonts w:ascii="Courier New" w:hAnsi="Courier New" w:cs="Courier New"/>
          <w:sz w:val="16"/>
          <w:szCs w:val="16"/>
        </w:rPr>
        <w:t>SEQUENCE {</w:t>
      </w:r>
    </w:p>
    <w:p w14:paraId="5868D787" w14:textId="622AE03F" w:rsidR="003A4099" w:rsidRPr="00420110" w:rsidRDefault="003A4099"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sidRPr="00420110">
        <w:rPr>
          <w:rFonts w:ascii="Courier New" w:hAnsi="Courier New" w:cs="Courier New"/>
          <w:sz w:val="16"/>
          <w:szCs w:val="16"/>
        </w:rPr>
        <w:tab/>
      </w:r>
      <w:proofErr w:type="spellStart"/>
      <w:r w:rsidR="00420110">
        <w:rPr>
          <w:rFonts w:ascii="Courier New" w:hAnsi="Courier New" w:cs="Courier New"/>
          <w:sz w:val="16"/>
          <w:szCs w:val="16"/>
        </w:rPr>
        <w:t>primaryBarringFactor</w:t>
      </w:r>
      <w:proofErr w:type="spellEnd"/>
      <w:r w:rsidR="00420110">
        <w:rPr>
          <w:rFonts w:ascii="Courier New" w:hAnsi="Courier New" w:cs="Courier New"/>
          <w:sz w:val="16"/>
          <w:szCs w:val="16"/>
        </w:rPr>
        <w:tab/>
      </w:r>
      <w:r w:rsidR="00420110">
        <w:rPr>
          <w:rFonts w:ascii="Courier New" w:hAnsi="Courier New" w:cs="Courier New"/>
          <w:sz w:val="16"/>
          <w:szCs w:val="16"/>
        </w:rPr>
        <w:tab/>
      </w:r>
      <w:r w:rsidR="00420110">
        <w:rPr>
          <w:rFonts w:ascii="Courier New" w:hAnsi="Courier New" w:cs="Courier New"/>
          <w:sz w:val="16"/>
          <w:szCs w:val="16"/>
        </w:rPr>
        <w:tab/>
      </w:r>
      <w:r w:rsidRPr="00420110">
        <w:rPr>
          <w:rFonts w:ascii="Courier New" w:hAnsi="Courier New" w:cs="Courier New"/>
          <w:sz w:val="16"/>
          <w:szCs w:val="16"/>
        </w:rPr>
        <w:t>ENUMERATED {</w:t>
      </w:r>
    </w:p>
    <w:p w14:paraId="49213795" w14:textId="5E923F5A" w:rsidR="003A4099" w:rsidRPr="00420110" w:rsidRDefault="00420110"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3A4099" w:rsidRPr="00420110">
        <w:rPr>
          <w:rFonts w:ascii="Courier New" w:hAnsi="Courier New" w:cs="Courier New"/>
          <w:sz w:val="16"/>
          <w:szCs w:val="16"/>
        </w:rPr>
        <w:t>p00, p05, p10, p15, p20, p25, p30, p40,</w:t>
      </w:r>
    </w:p>
    <w:p w14:paraId="1A5E1D82" w14:textId="57FA407F" w:rsidR="003A4099" w:rsidRPr="00420110" w:rsidRDefault="00420110"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3A4099" w:rsidRPr="00420110">
        <w:rPr>
          <w:rFonts w:ascii="Courier New" w:hAnsi="Courier New" w:cs="Courier New"/>
          <w:sz w:val="16"/>
          <w:szCs w:val="16"/>
        </w:rPr>
        <w:t>p50, p60, p70, p75, p80, p85, p90, p95},</w:t>
      </w:r>
    </w:p>
    <w:p w14:paraId="279EB78E" w14:textId="21E01276" w:rsidR="003A4099" w:rsidRPr="00420110" w:rsidRDefault="003A4099"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sidRPr="00420110">
        <w:rPr>
          <w:rFonts w:ascii="Courier New" w:hAnsi="Courier New" w:cs="Courier New"/>
          <w:sz w:val="16"/>
          <w:szCs w:val="16"/>
        </w:rPr>
        <w:tab/>
      </w:r>
      <w:proofErr w:type="spellStart"/>
      <w:r w:rsidRPr="00420110">
        <w:rPr>
          <w:rFonts w:ascii="Courier New" w:hAnsi="Courier New" w:cs="Courier New"/>
          <w:sz w:val="16"/>
          <w:szCs w:val="16"/>
        </w:rPr>
        <w:t>primaryBarringTime</w:t>
      </w:r>
      <w:proofErr w:type="spellEnd"/>
      <w:r w:rsidRPr="00420110">
        <w:rPr>
          <w:rFonts w:ascii="Courier New" w:hAnsi="Courier New" w:cs="Courier New"/>
          <w:sz w:val="16"/>
          <w:szCs w:val="16"/>
        </w:rPr>
        <w:tab/>
      </w:r>
      <w:r w:rsidRPr="00420110">
        <w:rPr>
          <w:rFonts w:ascii="Courier New" w:hAnsi="Courier New" w:cs="Courier New"/>
          <w:sz w:val="16"/>
          <w:szCs w:val="16"/>
        </w:rPr>
        <w:tab/>
      </w:r>
      <w:r w:rsidRPr="00420110">
        <w:rPr>
          <w:rFonts w:ascii="Courier New" w:hAnsi="Courier New" w:cs="Courier New"/>
          <w:sz w:val="16"/>
          <w:szCs w:val="16"/>
        </w:rPr>
        <w:tab/>
        <w:t>ENUMERATED {s4, s8, s16, s32, s64, s128, s256, s512}</w:t>
      </w:r>
    </w:p>
    <w:p w14:paraId="0EF48653" w14:textId="18382BE6" w:rsidR="003A4099" w:rsidRPr="00420110" w:rsidRDefault="003A4099"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sidRPr="00420110">
        <w:rPr>
          <w:rFonts w:ascii="Courier New" w:hAnsi="Courier New" w:cs="Courier New"/>
          <w:sz w:val="16"/>
          <w:szCs w:val="16"/>
        </w:rPr>
        <w:t>}</w:t>
      </w:r>
    </w:p>
    <w:p w14:paraId="5EEC7E97" w14:textId="77777777" w:rsidR="00420110" w:rsidRDefault="00420110"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p>
    <w:p w14:paraId="17BE35FA" w14:textId="0CF2EFF7" w:rsidR="002A7B2B" w:rsidRPr="00420110" w:rsidRDefault="003A4099"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proofErr w:type="spellStart"/>
      <w:r w:rsidRPr="00420110">
        <w:rPr>
          <w:rFonts w:ascii="Courier New" w:hAnsi="Courier New" w:cs="Courier New"/>
          <w:sz w:val="16"/>
          <w:szCs w:val="16"/>
        </w:rPr>
        <w:t>SecondaryBarringConfigList</w:t>
      </w:r>
      <w:proofErr w:type="spellEnd"/>
      <w:r w:rsidRPr="00420110">
        <w:rPr>
          <w:rFonts w:ascii="Courier New" w:hAnsi="Courier New" w:cs="Courier New"/>
          <w:sz w:val="16"/>
          <w:szCs w:val="16"/>
        </w:rPr>
        <w:t xml:space="preserve"> ::= </w:t>
      </w:r>
      <w:r w:rsidRPr="00420110">
        <w:rPr>
          <w:rFonts w:ascii="Courier New" w:hAnsi="Courier New" w:cs="Courier New"/>
          <w:sz w:val="16"/>
          <w:szCs w:val="16"/>
        </w:rPr>
        <w:tab/>
        <w:t>SEQUENCE (SIZE (0..maxAccessCat)) OF</w:t>
      </w:r>
    </w:p>
    <w:p w14:paraId="6E8ED1B5" w14:textId="016AB708" w:rsidR="003A4099" w:rsidRPr="00420110" w:rsidRDefault="002A7B2B"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sidRPr="00420110">
        <w:rPr>
          <w:rFonts w:ascii="Courier New" w:hAnsi="Courier New" w:cs="Courier New"/>
          <w:sz w:val="16"/>
          <w:szCs w:val="16"/>
        </w:rPr>
        <w:tab/>
      </w:r>
      <w:r w:rsidRPr="00420110">
        <w:rPr>
          <w:rFonts w:ascii="Courier New" w:hAnsi="Courier New" w:cs="Courier New"/>
          <w:sz w:val="16"/>
          <w:szCs w:val="16"/>
        </w:rPr>
        <w:tab/>
      </w:r>
      <w:r w:rsidRPr="00420110">
        <w:rPr>
          <w:rFonts w:ascii="Courier New" w:hAnsi="Courier New" w:cs="Courier New"/>
          <w:sz w:val="16"/>
          <w:szCs w:val="16"/>
        </w:rPr>
        <w:tab/>
      </w:r>
      <w:r w:rsidRPr="00420110">
        <w:rPr>
          <w:rFonts w:ascii="Courier New" w:hAnsi="Courier New" w:cs="Courier New"/>
          <w:sz w:val="16"/>
          <w:szCs w:val="16"/>
        </w:rPr>
        <w:tab/>
      </w:r>
      <w:r w:rsidRPr="00420110">
        <w:rPr>
          <w:rFonts w:ascii="Courier New" w:hAnsi="Courier New" w:cs="Courier New"/>
          <w:sz w:val="16"/>
          <w:szCs w:val="16"/>
        </w:rPr>
        <w:tab/>
      </w:r>
      <w:r w:rsidRPr="00420110">
        <w:rPr>
          <w:rFonts w:ascii="Courier New" w:hAnsi="Courier New" w:cs="Courier New"/>
          <w:sz w:val="16"/>
          <w:szCs w:val="16"/>
        </w:rPr>
        <w:tab/>
      </w:r>
      <w:r w:rsidRPr="00420110">
        <w:rPr>
          <w:rFonts w:ascii="Courier New" w:hAnsi="Courier New" w:cs="Courier New"/>
          <w:sz w:val="16"/>
          <w:szCs w:val="16"/>
        </w:rPr>
        <w:tab/>
      </w:r>
      <w:r w:rsidRPr="00420110">
        <w:rPr>
          <w:rFonts w:ascii="Courier New" w:hAnsi="Courier New" w:cs="Courier New"/>
          <w:sz w:val="16"/>
          <w:szCs w:val="16"/>
        </w:rPr>
        <w:tab/>
      </w:r>
      <w:r w:rsidRPr="00420110">
        <w:rPr>
          <w:rFonts w:ascii="Courier New" w:hAnsi="Courier New" w:cs="Courier New"/>
          <w:sz w:val="16"/>
          <w:szCs w:val="16"/>
        </w:rPr>
        <w:tab/>
      </w:r>
      <w:proofErr w:type="spellStart"/>
      <w:r w:rsidRPr="00420110">
        <w:rPr>
          <w:rFonts w:ascii="Courier New" w:hAnsi="Courier New" w:cs="Courier New"/>
          <w:sz w:val="16"/>
          <w:szCs w:val="16"/>
        </w:rPr>
        <w:t>B</w:t>
      </w:r>
      <w:r w:rsidR="003A4099" w:rsidRPr="00420110">
        <w:rPr>
          <w:rFonts w:ascii="Courier New" w:hAnsi="Courier New" w:cs="Courier New"/>
          <w:sz w:val="16"/>
          <w:szCs w:val="16"/>
        </w:rPr>
        <w:t>arringPerAccessCategory</w:t>
      </w:r>
      <w:proofErr w:type="spellEnd"/>
    </w:p>
    <w:p w14:paraId="781005E9" w14:textId="77777777" w:rsidR="003A4099" w:rsidRPr="00420110" w:rsidRDefault="003A4099"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p>
    <w:p w14:paraId="19BFB0E9" w14:textId="77777777" w:rsidR="003A4099" w:rsidRPr="00420110" w:rsidRDefault="003A4099"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proofErr w:type="spellStart"/>
      <w:r w:rsidRPr="00420110">
        <w:rPr>
          <w:rFonts w:ascii="Courier New" w:hAnsi="Courier New" w:cs="Courier New"/>
          <w:sz w:val="16"/>
          <w:szCs w:val="16"/>
        </w:rPr>
        <w:t>BarringPerAccessCategory</w:t>
      </w:r>
      <w:proofErr w:type="spellEnd"/>
      <w:r w:rsidRPr="00420110">
        <w:rPr>
          <w:rFonts w:ascii="Courier New" w:hAnsi="Courier New" w:cs="Courier New"/>
          <w:sz w:val="16"/>
          <w:szCs w:val="16"/>
        </w:rPr>
        <w:t xml:space="preserve"> ::= </w:t>
      </w:r>
      <w:r w:rsidRPr="00420110">
        <w:rPr>
          <w:rFonts w:ascii="Courier New" w:hAnsi="Courier New" w:cs="Courier New"/>
          <w:sz w:val="16"/>
          <w:szCs w:val="16"/>
        </w:rPr>
        <w:tab/>
        <w:t>SEQUENCE {</w:t>
      </w:r>
    </w:p>
    <w:p w14:paraId="69F29875" w14:textId="7512AAA8" w:rsidR="003A4099" w:rsidRPr="00420110" w:rsidRDefault="003A4099"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sidRPr="00420110">
        <w:rPr>
          <w:rFonts w:ascii="Courier New" w:hAnsi="Courier New" w:cs="Courier New"/>
          <w:sz w:val="16"/>
          <w:szCs w:val="16"/>
        </w:rPr>
        <w:tab/>
      </w:r>
      <w:proofErr w:type="spellStart"/>
      <w:r w:rsidR="005711D7">
        <w:rPr>
          <w:rFonts w:ascii="Courier New" w:hAnsi="Courier New" w:cs="Courier New"/>
          <w:sz w:val="16"/>
          <w:szCs w:val="16"/>
        </w:rPr>
        <w:t>accessCategory</w:t>
      </w:r>
      <w:proofErr w:type="spellEnd"/>
      <w:r w:rsidR="005711D7">
        <w:rPr>
          <w:rFonts w:ascii="Courier New" w:hAnsi="Courier New" w:cs="Courier New"/>
          <w:sz w:val="16"/>
          <w:szCs w:val="16"/>
        </w:rPr>
        <w:tab/>
      </w:r>
      <w:r w:rsidR="005711D7">
        <w:rPr>
          <w:rFonts w:ascii="Courier New" w:hAnsi="Courier New" w:cs="Courier New"/>
          <w:sz w:val="16"/>
          <w:szCs w:val="16"/>
        </w:rPr>
        <w:tab/>
      </w:r>
      <w:r w:rsidR="005711D7">
        <w:rPr>
          <w:rFonts w:ascii="Courier New" w:hAnsi="Courier New" w:cs="Courier New"/>
          <w:sz w:val="16"/>
          <w:szCs w:val="16"/>
        </w:rPr>
        <w:tab/>
      </w:r>
      <w:r w:rsidR="005711D7">
        <w:rPr>
          <w:rFonts w:ascii="Courier New" w:hAnsi="Courier New" w:cs="Courier New"/>
          <w:sz w:val="16"/>
          <w:szCs w:val="16"/>
        </w:rPr>
        <w:tab/>
      </w:r>
      <w:r w:rsidR="005711D7">
        <w:rPr>
          <w:rFonts w:ascii="Courier New" w:hAnsi="Courier New" w:cs="Courier New"/>
          <w:sz w:val="16"/>
          <w:szCs w:val="16"/>
        </w:rPr>
        <w:tab/>
      </w:r>
      <w:r w:rsidRPr="00420110">
        <w:rPr>
          <w:rFonts w:ascii="Courier New" w:hAnsi="Courier New" w:cs="Courier New"/>
          <w:sz w:val="16"/>
          <w:szCs w:val="16"/>
        </w:rPr>
        <w:t>INTEGER (0..maxAccessCat),</w:t>
      </w:r>
    </w:p>
    <w:p w14:paraId="1ACFBB17" w14:textId="39AC088B" w:rsidR="003A4099" w:rsidRPr="00420110" w:rsidRDefault="003A4099"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sidRPr="00420110">
        <w:rPr>
          <w:rFonts w:ascii="Courier New" w:hAnsi="Courier New" w:cs="Courier New"/>
          <w:sz w:val="16"/>
          <w:szCs w:val="16"/>
        </w:rPr>
        <w:tab/>
      </w:r>
      <w:proofErr w:type="spellStart"/>
      <w:r w:rsidRPr="00420110">
        <w:rPr>
          <w:rFonts w:ascii="Courier New" w:hAnsi="Courier New" w:cs="Courier New"/>
          <w:sz w:val="16"/>
          <w:szCs w:val="16"/>
        </w:rPr>
        <w:t>secondaryBarringConfig</w:t>
      </w:r>
      <w:proofErr w:type="spellEnd"/>
      <w:r w:rsidRPr="00420110">
        <w:rPr>
          <w:rFonts w:ascii="Courier New" w:hAnsi="Courier New" w:cs="Courier New"/>
          <w:sz w:val="16"/>
          <w:szCs w:val="16"/>
        </w:rPr>
        <w:tab/>
      </w:r>
      <w:r w:rsidRPr="00420110">
        <w:rPr>
          <w:rFonts w:ascii="Courier New" w:hAnsi="Courier New" w:cs="Courier New"/>
          <w:sz w:val="16"/>
          <w:szCs w:val="16"/>
        </w:rPr>
        <w:tab/>
      </w:r>
      <w:r w:rsidRPr="00420110">
        <w:rPr>
          <w:rFonts w:ascii="Courier New" w:hAnsi="Courier New" w:cs="Courier New"/>
          <w:sz w:val="16"/>
          <w:szCs w:val="16"/>
        </w:rPr>
        <w:tab/>
        <w:t xml:space="preserve">SEQUENCE {  </w:t>
      </w:r>
    </w:p>
    <w:p w14:paraId="2E491B20" w14:textId="680DAAE7" w:rsidR="003A4099" w:rsidRPr="00420110" w:rsidRDefault="003A4099"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sidRPr="00420110">
        <w:rPr>
          <w:rFonts w:ascii="Courier New" w:hAnsi="Courier New" w:cs="Courier New"/>
          <w:sz w:val="16"/>
          <w:szCs w:val="16"/>
        </w:rPr>
        <w:tab/>
      </w:r>
      <w:r w:rsidRPr="00420110">
        <w:rPr>
          <w:rFonts w:ascii="Courier New" w:hAnsi="Courier New" w:cs="Courier New"/>
          <w:sz w:val="16"/>
          <w:szCs w:val="16"/>
        </w:rPr>
        <w:tab/>
      </w:r>
      <w:proofErr w:type="spellStart"/>
      <w:r w:rsidRPr="00420110">
        <w:rPr>
          <w:rFonts w:ascii="Courier New" w:hAnsi="Courier New" w:cs="Courier New"/>
          <w:sz w:val="16"/>
          <w:szCs w:val="16"/>
        </w:rPr>
        <w:t>secondaryBarringFactor</w:t>
      </w:r>
      <w:proofErr w:type="spellEnd"/>
      <w:r w:rsidRPr="00420110">
        <w:rPr>
          <w:rFonts w:ascii="Courier New" w:hAnsi="Courier New" w:cs="Courier New"/>
          <w:sz w:val="16"/>
          <w:szCs w:val="16"/>
        </w:rPr>
        <w:tab/>
      </w:r>
      <w:r w:rsidRPr="00420110">
        <w:rPr>
          <w:rFonts w:ascii="Courier New" w:hAnsi="Courier New" w:cs="Courier New"/>
          <w:sz w:val="16"/>
          <w:szCs w:val="16"/>
        </w:rPr>
        <w:tab/>
      </w:r>
      <w:r w:rsidRPr="00420110">
        <w:rPr>
          <w:rFonts w:ascii="Courier New" w:hAnsi="Courier New" w:cs="Courier New"/>
          <w:sz w:val="16"/>
          <w:szCs w:val="16"/>
        </w:rPr>
        <w:tab/>
      </w:r>
      <w:proofErr w:type="spellStart"/>
      <w:r w:rsidRPr="00420110">
        <w:rPr>
          <w:rFonts w:ascii="Courier New" w:hAnsi="Courier New" w:cs="Courier New"/>
          <w:sz w:val="16"/>
          <w:szCs w:val="16"/>
        </w:rPr>
        <w:t>SecondaryBarringFactor</w:t>
      </w:r>
      <w:proofErr w:type="spellEnd"/>
      <w:r w:rsidRPr="00420110">
        <w:rPr>
          <w:rFonts w:ascii="Courier New" w:hAnsi="Courier New" w:cs="Courier New"/>
          <w:sz w:val="16"/>
          <w:szCs w:val="16"/>
        </w:rPr>
        <w:t>,</w:t>
      </w:r>
    </w:p>
    <w:p w14:paraId="45A27630" w14:textId="36939A8F" w:rsidR="003A4099" w:rsidRPr="00420110" w:rsidRDefault="003A4099"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sidRPr="00420110">
        <w:rPr>
          <w:rFonts w:ascii="Courier New" w:hAnsi="Courier New" w:cs="Courier New"/>
          <w:sz w:val="16"/>
          <w:szCs w:val="16"/>
        </w:rPr>
        <w:tab/>
      </w:r>
      <w:r w:rsidRPr="00420110">
        <w:rPr>
          <w:rFonts w:ascii="Courier New" w:hAnsi="Courier New" w:cs="Courier New"/>
          <w:sz w:val="16"/>
          <w:szCs w:val="16"/>
        </w:rPr>
        <w:tab/>
      </w:r>
      <w:proofErr w:type="spellStart"/>
      <w:r w:rsidR="005711D7">
        <w:rPr>
          <w:rFonts w:ascii="Courier New" w:hAnsi="Courier New" w:cs="Courier New"/>
          <w:sz w:val="16"/>
          <w:szCs w:val="16"/>
        </w:rPr>
        <w:t>secondaryBarringTime</w:t>
      </w:r>
      <w:proofErr w:type="spellEnd"/>
      <w:r w:rsidR="005711D7">
        <w:rPr>
          <w:rFonts w:ascii="Courier New" w:hAnsi="Courier New" w:cs="Courier New"/>
          <w:sz w:val="16"/>
          <w:szCs w:val="16"/>
        </w:rPr>
        <w:tab/>
      </w:r>
      <w:r w:rsidR="005711D7">
        <w:rPr>
          <w:rFonts w:ascii="Courier New" w:hAnsi="Courier New" w:cs="Courier New"/>
          <w:sz w:val="16"/>
          <w:szCs w:val="16"/>
        </w:rPr>
        <w:tab/>
      </w:r>
      <w:r w:rsidR="005711D7">
        <w:rPr>
          <w:rFonts w:ascii="Courier New" w:hAnsi="Courier New" w:cs="Courier New"/>
          <w:sz w:val="16"/>
          <w:szCs w:val="16"/>
        </w:rPr>
        <w:tab/>
      </w:r>
      <w:proofErr w:type="spellStart"/>
      <w:r w:rsidRPr="00420110">
        <w:rPr>
          <w:rFonts w:ascii="Courier New" w:hAnsi="Courier New" w:cs="Courier New"/>
          <w:sz w:val="16"/>
          <w:szCs w:val="16"/>
        </w:rPr>
        <w:t>SecondaryBarringTime</w:t>
      </w:r>
      <w:proofErr w:type="spellEnd"/>
      <w:r w:rsidRPr="00420110">
        <w:rPr>
          <w:rFonts w:ascii="Courier New" w:hAnsi="Courier New" w:cs="Courier New"/>
          <w:sz w:val="16"/>
          <w:szCs w:val="16"/>
        </w:rPr>
        <w:t xml:space="preserve"> </w:t>
      </w:r>
      <w:r w:rsidRPr="00420110">
        <w:rPr>
          <w:rFonts w:ascii="Courier New" w:hAnsi="Courier New" w:cs="Courier New"/>
          <w:sz w:val="16"/>
          <w:szCs w:val="16"/>
        </w:rPr>
        <w:tab/>
      </w:r>
      <w:r w:rsidRPr="00420110">
        <w:rPr>
          <w:rFonts w:ascii="Courier New" w:hAnsi="Courier New" w:cs="Courier New"/>
          <w:sz w:val="16"/>
          <w:szCs w:val="16"/>
        </w:rPr>
        <w:tab/>
        <w:t>OPTIONAL -- Need OP</w:t>
      </w:r>
    </w:p>
    <w:p w14:paraId="049CE7EF" w14:textId="5D5B7376" w:rsidR="003A4099" w:rsidRPr="00420110" w:rsidRDefault="002A7B2B"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sidRPr="00420110">
        <w:rPr>
          <w:rFonts w:ascii="Courier New" w:hAnsi="Courier New" w:cs="Courier New"/>
          <w:sz w:val="16"/>
          <w:szCs w:val="16"/>
        </w:rPr>
        <w:tab/>
      </w:r>
      <w:r w:rsidR="003A4099" w:rsidRPr="00420110">
        <w:rPr>
          <w:rFonts w:ascii="Courier New" w:hAnsi="Courier New" w:cs="Courier New"/>
          <w:sz w:val="16"/>
          <w:szCs w:val="16"/>
        </w:rPr>
        <w:t xml:space="preserve">} </w:t>
      </w:r>
      <w:r w:rsidR="003A4099" w:rsidRPr="00420110">
        <w:rPr>
          <w:rFonts w:ascii="Courier New" w:hAnsi="Courier New" w:cs="Courier New"/>
          <w:sz w:val="16"/>
          <w:szCs w:val="16"/>
        </w:rPr>
        <w:tab/>
      </w:r>
      <w:r w:rsidR="003A4099" w:rsidRPr="00420110">
        <w:rPr>
          <w:rFonts w:ascii="Courier New" w:hAnsi="Courier New" w:cs="Courier New"/>
          <w:sz w:val="16"/>
          <w:szCs w:val="16"/>
        </w:rPr>
        <w:tab/>
        <w:t>OPTIONAL</w:t>
      </w:r>
      <w:r w:rsidR="003A4099" w:rsidRPr="00420110">
        <w:rPr>
          <w:rFonts w:ascii="Courier New" w:hAnsi="Courier New" w:cs="Courier New"/>
          <w:sz w:val="16"/>
          <w:szCs w:val="16"/>
        </w:rPr>
        <w:tab/>
      </w:r>
      <w:r w:rsidR="003A4099" w:rsidRPr="00420110">
        <w:rPr>
          <w:rFonts w:ascii="Courier New" w:hAnsi="Courier New" w:cs="Courier New"/>
          <w:sz w:val="16"/>
          <w:szCs w:val="16"/>
        </w:rPr>
        <w:tab/>
        <w:t>-- Need OP</w:t>
      </w:r>
    </w:p>
    <w:p w14:paraId="37A7DD12" w14:textId="127A5CCC" w:rsidR="003A4099" w:rsidRPr="00420110" w:rsidRDefault="003A4099"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sidRPr="00420110">
        <w:rPr>
          <w:rFonts w:ascii="Courier New" w:hAnsi="Courier New" w:cs="Courier New"/>
          <w:sz w:val="16"/>
          <w:szCs w:val="16"/>
        </w:rPr>
        <w:t>}</w:t>
      </w:r>
    </w:p>
    <w:p w14:paraId="3944A465" w14:textId="77777777" w:rsidR="003A4099" w:rsidRDefault="003A4099" w:rsidP="003A4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sv-SE"/>
        </w:rPr>
      </w:pPr>
    </w:p>
    <w:p w14:paraId="1DC81F50" w14:textId="34A2F081" w:rsidR="00CC1ABA" w:rsidRDefault="00CC1ABA" w:rsidP="00C77FF2">
      <w:pPr>
        <w:pStyle w:val="Caption"/>
      </w:pPr>
      <w:bookmarkStart w:id="3" w:name="_Ref485218116"/>
      <w:r>
        <w:t xml:space="preserve">Figure </w:t>
      </w:r>
      <w:r>
        <w:fldChar w:fldCharType="begin"/>
      </w:r>
      <w:r>
        <w:instrText xml:space="preserve"> SEQ Figure \* ARABIC </w:instrText>
      </w:r>
      <w:r>
        <w:fldChar w:fldCharType="separate"/>
      </w:r>
      <w:r w:rsidR="007D7D8E">
        <w:rPr>
          <w:noProof/>
        </w:rPr>
        <w:t>2</w:t>
      </w:r>
      <w:r>
        <w:fldChar w:fldCharType="end"/>
      </w:r>
      <w:bookmarkEnd w:id="3"/>
      <w:r>
        <w:t xml:space="preserve">: </w:t>
      </w:r>
      <w:r w:rsidR="007D7D8E">
        <w:t>E</w:t>
      </w:r>
      <w:r>
        <w:t xml:space="preserve">xample of </w:t>
      </w:r>
      <w:r w:rsidR="00DF204D">
        <w:t xml:space="preserve">a unified barring configuration using </w:t>
      </w:r>
      <w:r w:rsidR="007D7D8E">
        <w:t xml:space="preserve">a single </w:t>
      </w:r>
      <w:r>
        <w:t xml:space="preserve">primary </w:t>
      </w:r>
      <w:r w:rsidR="007D7D8E">
        <w:t>barring configuration and one secondary barring configuration for each access category</w:t>
      </w:r>
    </w:p>
    <w:p w14:paraId="2FAB4611" w14:textId="75EF9119" w:rsidR="00DF204D" w:rsidRDefault="00DF204D" w:rsidP="00C77FF2">
      <w:r>
        <w:t xml:space="preserve">Another example is provided in </w:t>
      </w:r>
      <w:r w:rsidR="007D7D8E">
        <w:fldChar w:fldCharType="begin"/>
      </w:r>
      <w:r w:rsidR="007D7D8E">
        <w:instrText xml:space="preserve"> REF _Ref485218885 \h </w:instrText>
      </w:r>
      <w:r w:rsidR="007D7D8E">
        <w:fldChar w:fldCharType="separate"/>
      </w:r>
      <w:r w:rsidR="007D7D8E">
        <w:t xml:space="preserve">Figure </w:t>
      </w:r>
      <w:r w:rsidR="007D7D8E">
        <w:rPr>
          <w:noProof/>
        </w:rPr>
        <w:t>3</w:t>
      </w:r>
      <w:r w:rsidR="007D7D8E">
        <w:fldChar w:fldCharType="end"/>
      </w:r>
      <w:r w:rsidR="007D7D8E">
        <w:t>. In this example, a primary barring configuration is provided for each of the default access categories, in this example 0..7. A default access category is used when the UE does not have valid configured access categories. The value 7 is used to provide the primary barring configuration when the UE uses a configured access category, i.e. a value above 7. For the configured access categories, a secondary access barring configuration may be provided, used as a delta.</w:t>
      </w:r>
    </w:p>
    <w:p w14:paraId="0273BF56" w14:textId="52B0879D" w:rsidR="003A4099" w:rsidRPr="003A4099"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18"/>
          <w:lang w:eastAsia="sv-SE"/>
        </w:rPr>
      </w:pPr>
    </w:p>
    <w:p w14:paraId="735CE063" w14:textId="2C8617BC" w:rsidR="003A4099" w:rsidRPr="005711D7" w:rsidRDefault="005711D7"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Pr>
          <w:rFonts w:ascii="Courier New" w:hAnsi="Courier New"/>
          <w:noProof/>
          <w:sz w:val="16"/>
          <w:szCs w:val="16"/>
          <w:lang w:eastAsia="sv-SE"/>
        </w:rPr>
        <w:t>UnifiedBarringConfig</w:t>
      </w:r>
      <w:r>
        <w:rPr>
          <w:rFonts w:ascii="Courier New" w:hAnsi="Courier New"/>
          <w:noProof/>
          <w:sz w:val="16"/>
          <w:szCs w:val="16"/>
          <w:lang w:eastAsia="sv-SE"/>
        </w:rPr>
        <w:tab/>
        <w:t>::=</w:t>
      </w:r>
      <w:r>
        <w:rPr>
          <w:rFonts w:ascii="Courier New" w:hAnsi="Courier New"/>
          <w:noProof/>
          <w:sz w:val="16"/>
          <w:szCs w:val="16"/>
          <w:lang w:eastAsia="sv-SE"/>
        </w:rPr>
        <w:tab/>
      </w:r>
      <w:r>
        <w:rPr>
          <w:rFonts w:ascii="Courier New" w:hAnsi="Courier New"/>
          <w:noProof/>
          <w:sz w:val="16"/>
          <w:szCs w:val="16"/>
          <w:lang w:eastAsia="sv-SE"/>
        </w:rPr>
        <w:tab/>
      </w:r>
      <w:r w:rsidR="003A4099" w:rsidRPr="005711D7">
        <w:rPr>
          <w:rFonts w:ascii="Courier New" w:hAnsi="Courier New"/>
          <w:noProof/>
          <w:sz w:val="16"/>
          <w:szCs w:val="16"/>
          <w:lang w:eastAsia="sv-SE"/>
        </w:rPr>
        <w:t>SEQUENCE {</w:t>
      </w:r>
    </w:p>
    <w:p w14:paraId="4D1928FB" w14:textId="054D80A8"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ab/>
      </w:r>
      <w:r w:rsidR="005711D7">
        <w:rPr>
          <w:rFonts w:ascii="Courier New" w:hAnsi="Courier New"/>
          <w:noProof/>
          <w:sz w:val="16"/>
          <w:szCs w:val="16"/>
          <w:lang w:eastAsia="sv-SE"/>
        </w:rPr>
        <w:t>primaryBarringConfigList</w:t>
      </w:r>
      <w:r w:rsidR="005711D7">
        <w:rPr>
          <w:rFonts w:ascii="Courier New" w:hAnsi="Courier New"/>
          <w:noProof/>
          <w:sz w:val="16"/>
          <w:szCs w:val="16"/>
          <w:lang w:eastAsia="sv-SE"/>
        </w:rPr>
        <w:tab/>
      </w:r>
      <w:r w:rsidR="005711D7">
        <w:rPr>
          <w:rFonts w:ascii="Courier New" w:hAnsi="Courier New"/>
          <w:noProof/>
          <w:sz w:val="16"/>
          <w:szCs w:val="16"/>
          <w:lang w:eastAsia="sv-SE"/>
        </w:rPr>
        <w:tab/>
      </w:r>
      <w:r w:rsidRPr="005711D7">
        <w:rPr>
          <w:rFonts w:ascii="Courier New" w:hAnsi="Courier New"/>
          <w:noProof/>
          <w:sz w:val="16"/>
          <w:szCs w:val="16"/>
          <w:lang w:eastAsia="sv-SE"/>
        </w:rPr>
        <w:t>PrimaryBarringConfigList,</w:t>
      </w:r>
    </w:p>
    <w:p w14:paraId="5945F821" w14:textId="08687B3C"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ab/>
        <w:t>secondaryBarringConfigList</w:t>
      </w:r>
      <w:r w:rsidRPr="005711D7">
        <w:rPr>
          <w:rFonts w:ascii="Courier New" w:hAnsi="Courier New"/>
          <w:noProof/>
          <w:sz w:val="16"/>
          <w:szCs w:val="16"/>
          <w:lang w:eastAsia="sv-SE"/>
        </w:rPr>
        <w:tab/>
      </w:r>
      <w:r w:rsidRPr="005711D7">
        <w:rPr>
          <w:rFonts w:ascii="Courier New" w:hAnsi="Courier New"/>
          <w:noProof/>
          <w:sz w:val="16"/>
          <w:szCs w:val="16"/>
          <w:lang w:eastAsia="sv-SE"/>
        </w:rPr>
        <w:tab/>
        <w:t>SecondaryBarringConfigList</w:t>
      </w:r>
    </w:p>
    <w:p w14:paraId="6C4CE6BF" w14:textId="77777777"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w:t>
      </w:r>
    </w:p>
    <w:p w14:paraId="5D3D28A4" w14:textId="77777777"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p>
    <w:p w14:paraId="0E4D1424" w14:textId="386845C7"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 xml:space="preserve">PrimaryBarringConfigList ::= </w:t>
      </w:r>
      <w:r w:rsidRPr="005711D7">
        <w:rPr>
          <w:rFonts w:ascii="Courier New" w:hAnsi="Courier New"/>
          <w:noProof/>
          <w:sz w:val="16"/>
          <w:szCs w:val="16"/>
          <w:lang w:eastAsia="sv-SE"/>
        </w:rPr>
        <w:tab/>
        <w:t>SEQUENCE (SIZE (0..7)) OF PrimaryBarringPerCategory</w:t>
      </w:r>
    </w:p>
    <w:p w14:paraId="3E0A6685" w14:textId="77777777"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p>
    <w:p w14:paraId="300BD40F" w14:textId="22721988" w:rsidR="003A4099" w:rsidRPr="005711D7" w:rsidRDefault="005711D7"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Pr>
          <w:rFonts w:ascii="Courier New" w:hAnsi="Courier New"/>
          <w:noProof/>
          <w:sz w:val="16"/>
          <w:szCs w:val="16"/>
          <w:lang w:eastAsia="sv-SE"/>
        </w:rPr>
        <w:t>PrimaryBarringPerCategory ::=</w:t>
      </w:r>
      <w:r>
        <w:rPr>
          <w:rFonts w:ascii="Courier New" w:hAnsi="Courier New"/>
          <w:noProof/>
          <w:sz w:val="16"/>
          <w:szCs w:val="16"/>
          <w:lang w:eastAsia="sv-SE"/>
        </w:rPr>
        <w:tab/>
      </w:r>
      <w:r w:rsidR="003A4099" w:rsidRPr="005711D7">
        <w:rPr>
          <w:rFonts w:ascii="Courier New" w:hAnsi="Courier New"/>
          <w:noProof/>
          <w:sz w:val="16"/>
          <w:szCs w:val="16"/>
          <w:lang w:eastAsia="sv-SE"/>
        </w:rPr>
        <w:t>SEQUENCE {</w:t>
      </w:r>
    </w:p>
    <w:p w14:paraId="50D311D3" w14:textId="030372A5"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ab/>
        <w:t>accessCategory</w:t>
      </w:r>
      <w:r w:rsidRPr="005711D7">
        <w:rPr>
          <w:rFonts w:ascii="Courier New" w:hAnsi="Courier New"/>
          <w:noProof/>
          <w:sz w:val="16"/>
          <w:szCs w:val="16"/>
          <w:lang w:eastAsia="sv-SE"/>
        </w:rPr>
        <w:tab/>
      </w:r>
      <w:r w:rsidRPr="005711D7">
        <w:rPr>
          <w:rFonts w:ascii="Courier New" w:hAnsi="Courier New"/>
          <w:noProof/>
          <w:sz w:val="16"/>
          <w:szCs w:val="16"/>
          <w:lang w:eastAsia="sv-SE"/>
        </w:rPr>
        <w:tab/>
      </w:r>
      <w:r w:rsidRPr="005711D7">
        <w:rPr>
          <w:rFonts w:ascii="Courier New" w:hAnsi="Courier New"/>
          <w:noProof/>
          <w:sz w:val="16"/>
          <w:szCs w:val="16"/>
          <w:lang w:eastAsia="sv-SE"/>
        </w:rPr>
        <w:tab/>
      </w:r>
      <w:r w:rsidRPr="005711D7">
        <w:rPr>
          <w:rFonts w:ascii="Courier New" w:hAnsi="Courier New"/>
          <w:noProof/>
          <w:sz w:val="16"/>
          <w:szCs w:val="16"/>
          <w:lang w:eastAsia="sv-SE"/>
        </w:rPr>
        <w:tab/>
      </w:r>
      <w:r w:rsidRPr="005711D7">
        <w:rPr>
          <w:rFonts w:ascii="Courier New" w:hAnsi="Courier New"/>
          <w:noProof/>
          <w:sz w:val="16"/>
          <w:szCs w:val="16"/>
          <w:lang w:eastAsia="sv-SE"/>
        </w:rPr>
        <w:tab/>
        <w:t xml:space="preserve">INTEGER (0..7), </w:t>
      </w:r>
    </w:p>
    <w:p w14:paraId="4C5FA557" w14:textId="63EA1DC0"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ab/>
        <w:t>primaryBarringFactor</w:t>
      </w:r>
      <w:r w:rsidRPr="005711D7">
        <w:rPr>
          <w:rFonts w:ascii="Courier New" w:hAnsi="Courier New"/>
          <w:noProof/>
          <w:sz w:val="16"/>
          <w:szCs w:val="16"/>
          <w:lang w:eastAsia="sv-SE"/>
        </w:rPr>
        <w:tab/>
      </w:r>
      <w:r w:rsidRPr="005711D7">
        <w:rPr>
          <w:rFonts w:ascii="Courier New" w:hAnsi="Courier New"/>
          <w:noProof/>
          <w:sz w:val="16"/>
          <w:szCs w:val="16"/>
          <w:lang w:eastAsia="sv-SE"/>
        </w:rPr>
        <w:tab/>
      </w:r>
      <w:r w:rsidRPr="005711D7">
        <w:rPr>
          <w:rFonts w:ascii="Courier New" w:hAnsi="Courier New"/>
          <w:noProof/>
          <w:sz w:val="16"/>
          <w:szCs w:val="16"/>
          <w:lang w:eastAsia="sv-SE"/>
        </w:rPr>
        <w:tab/>
        <w:t>ENUMERATED {</w:t>
      </w:r>
    </w:p>
    <w:p w14:paraId="0C56E4B5" w14:textId="343CF423"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ab/>
      </w:r>
      <w:r w:rsidRPr="005711D7">
        <w:rPr>
          <w:rFonts w:ascii="Courier New" w:hAnsi="Courier New"/>
          <w:noProof/>
          <w:sz w:val="16"/>
          <w:szCs w:val="16"/>
          <w:lang w:eastAsia="sv-SE"/>
        </w:rPr>
        <w:tab/>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5711D7">
        <w:rPr>
          <w:rFonts w:ascii="Courier New" w:hAnsi="Courier New"/>
          <w:noProof/>
          <w:sz w:val="16"/>
          <w:szCs w:val="16"/>
          <w:lang w:eastAsia="sv-SE"/>
        </w:rPr>
        <w:tab/>
      </w:r>
      <w:r w:rsidRPr="005711D7">
        <w:rPr>
          <w:rFonts w:ascii="Courier New" w:hAnsi="Courier New"/>
          <w:noProof/>
          <w:sz w:val="16"/>
          <w:szCs w:val="16"/>
          <w:lang w:eastAsia="sv-SE"/>
        </w:rPr>
        <w:t>p00, p05, p10, p15, p20, p25, p30, p40,</w:t>
      </w:r>
    </w:p>
    <w:p w14:paraId="7C90AF05" w14:textId="5583F0A6" w:rsidR="003A4099" w:rsidRPr="005711D7" w:rsidRDefault="005711D7"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Pr>
          <w:rFonts w:ascii="Courier New" w:hAnsi="Courier New"/>
          <w:noProof/>
          <w:sz w:val="16"/>
          <w:szCs w:val="16"/>
          <w:lang w:eastAsia="sv-SE"/>
        </w:rPr>
        <w:tab/>
      </w:r>
      <w:r>
        <w:rPr>
          <w:rFonts w:ascii="Courier New" w:hAnsi="Courier New"/>
          <w:noProof/>
          <w:sz w:val="16"/>
          <w:szCs w:val="16"/>
          <w:lang w:eastAsia="sv-SE"/>
        </w:rPr>
        <w:tab/>
      </w:r>
      <w:r>
        <w:rPr>
          <w:rFonts w:ascii="Courier New" w:hAnsi="Courier New"/>
          <w:noProof/>
          <w:sz w:val="16"/>
          <w:szCs w:val="16"/>
          <w:lang w:eastAsia="sv-SE"/>
        </w:rPr>
        <w:tab/>
      </w:r>
      <w:r>
        <w:rPr>
          <w:rFonts w:ascii="Courier New" w:hAnsi="Courier New"/>
          <w:noProof/>
          <w:sz w:val="16"/>
          <w:szCs w:val="16"/>
          <w:lang w:eastAsia="sv-SE"/>
        </w:rPr>
        <w:tab/>
      </w:r>
      <w:r>
        <w:rPr>
          <w:rFonts w:ascii="Courier New" w:hAnsi="Courier New"/>
          <w:noProof/>
          <w:sz w:val="16"/>
          <w:szCs w:val="16"/>
          <w:lang w:eastAsia="sv-SE"/>
        </w:rPr>
        <w:tab/>
      </w:r>
      <w:r>
        <w:rPr>
          <w:rFonts w:ascii="Courier New" w:hAnsi="Courier New"/>
          <w:noProof/>
          <w:sz w:val="16"/>
          <w:szCs w:val="16"/>
          <w:lang w:eastAsia="sv-SE"/>
        </w:rPr>
        <w:tab/>
      </w:r>
      <w:r>
        <w:rPr>
          <w:rFonts w:ascii="Courier New" w:hAnsi="Courier New"/>
          <w:noProof/>
          <w:sz w:val="16"/>
          <w:szCs w:val="16"/>
          <w:lang w:eastAsia="sv-SE"/>
        </w:rPr>
        <w:tab/>
      </w:r>
      <w:r>
        <w:rPr>
          <w:rFonts w:ascii="Courier New" w:hAnsi="Courier New"/>
          <w:noProof/>
          <w:sz w:val="16"/>
          <w:szCs w:val="16"/>
          <w:lang w:eastAsia="sv-SE"/>
        </w:rPr>
        <w:tab/>
      </w:r>
      <w:r>
        <w:rPr>
          <w:rFonts w:ascii="Courier New" w:hAnsi="Courier New"/>
          <w:noProof/>
          <w:sz w:val="16"/>
          <w:szCs w:val="16"/>
          <w:lang w:eastAsia="sv-SE"/>
        </w:rPr>
        <w:tab/>
      </w:r>
      <w:r>
        <w:rPr>
          <w:rFonts w:ascii="Courier New" w:hAnsi="Courier New"/>
          <w:noProof/>
          <w:sz w:val="16"/>
          <w:szCs w:val="16"/>
          <w:lang w:eastAsia="sv-SE"/>
        </w:rPr>
        <w:tab/>
      </w:r>
      <w:r w:rsidR="003A4099" w:rsidRPr="005711D7">
        <w:rPr>
          <w:rFonts w:ascii="Courier New" w:hAnsi="Courier New"/>
          <w:noProof/>
          <w:sz w:val="16"/>
          <w:szCs w:val="16"/>
          <w:lang w:eastAsia="sv-SE"/>
        </w:rPr>
        <w:t>p50, p60, p70, p75, p80, p85, p90, p95},</w:t>
      </w:r>
    </w:p>
    <w:p w14:paraId="559746A8" w14:textId="5196F938"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ab/>
      </w:r>
      <w:r w:rsidR="005711D7">
        <w:rPr>
          <w:rFonts w:ascii="Courier New" w:hAnsi="Courier New"/>
          <w:noProof/>
          <w:sz w:val="16"/>
          <w:szCs w:val="16"/>
          <w:lang w:eastAsia="sv-SE"/>
        </w:rPr>
        <w:t>primaryBarringTime</w:t>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5711D7">
        <w:rPr>
          <w:rFonts w:ascii="Courier New" w:hAnsi="Courier New"/>
          <w:noProof/>
          <w:sz w:val="16"/>
          <w:szCs w:val="16"/>
          <w:lang w:eastAsia="sv-SE"/>
        </w:rPr>
        <w:tab/>
      </w:r>
      <w:r w:rsidRPr="005711D7">
        <w:rPr>
          <w:rFonts w:ascii="Courier New" w:hAnsi="Courier New"/>
          <w:noProof/>
          <w:sz w:val="16"/>
          <w:szCs w:val="16"/>
          <w:lang w:eastAsia="sv-SE"/>
        </w:rPr>
        <w:t>ENUMERATED {s4, s8, s16, s32, s64, s128, s256, s512}</w:t>
      </w:r>
    </w:p>
    <w:p w14:paraId="277E6DFB" w14:textId="77777777"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w:t>
      </w:r>
      <w:r w:rsidRPr="005711D7">
        <w:rPr>
          <w:rFonts w:ascii="Courier New" w:hAnsi="Courier New"/>
          <w:noProof/>
          <w:sz w:val="16"/>
          <w:szCs w:val="16"/>
          <w:lang w:eastAsia="sv-SE"/>
        </w:rPr>
        <w:tab/>
      </w:r>
    </w:p>
    <w:p w14:paraId="384DEC95" w14:textId="77777777"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p>
    <w:p w14:paraId="2079E506" w14:textId="13AED032"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 xml:space="preserve">SecondaryBarringConfigList ::= </w:t>
      </w:r>
      <w:r w:rsidR="005711D7">
        <w:rPr>
          <w:rFonts w:ascii="Courier New" w:hAnsi="Courier New"/>
          <w:noProof/>
          <w:sz w:val="16"/>
          <w:szCs w:val="16"/>
          <w:lang w:eastAsia="sv-SE"/>
        </w:rPr>
        <w:tab/>
      </w:r>
      <w:r w:rsidRPr="005711D7">
        <w:rPr>
          <w:rFonts w:ascii="Courier New" w:hAnsi="Courier New"/>
          <w:noProof/>
          <w:sz w:val="16"/>
          <w:szCs w:val="16"/>
          <w:lang w:eastAsia="sv-SE"/>
        </w:rPr>
        <w:t>SEQUENCE (SIZE (8.. maxAccessCat)) OF BarringPerAccessCategory</w:t>
      </w:r>
    </w:p>
    <w:p w14:paraId="7F53E94C" w14:textId="77777777"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p>
    <w:p w14:paraId="512A0BCF" w14:textId="5AF2EA61"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 xml:space="preserve">BarringPerAccessCategory ::= </w:t>
      </w:r>
      <w:r w:rsidRPr="005711D7">
        <w:rPr>
          <w:rFonts w:ascii="Courier New" w:hAnsi="Courier New"/>
          <w:noProof/>
          <w:sz w:val="16"/>
          <w:szCs w:val="16"/>
          <w:lang w:eastAsia="sv-SE"/>
        </w:rPr>
        <w:tab/>
        <w:t>SEQUENCE {</w:t>
      </w:r>
    </w:p>
    <w:p w14:paraId="5513E023" w14:textId="4AED4252" w:rsidR="003A4099" w:rsidRPr="005711D7" w:rsidRDefault="002A7B2B"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ab/>
      </w:r>
      <w:r w:rsidR="005711D7">
        <w:rPr>
          <w:rFonts w:ascii="Courier New" w:hAnsi="Courier New"/>
          <w:noProof/>
          <w:sz w:val="16"/>
          <w:szCs w:val="16"/>
          <w:lang w:eastAsia="sv-SE"/>
        </w:rPr>
        <w:t>accessCategory</w:t>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3A4099" w:rsidRPr="005711D7">
        <w:rPr>
          <w:rFonts w:ascii="Courier New" w:hAnsi="Courier New"/>
          <w:noProof/>
          <w:sz w:val="16"/>
          <w:szCs w:val="16"/>
          <w:lang w:eastAsia="sv-SE"/>
        </w:rPr>
        <w:t>INTEGER (8..maxAccessCat),</w:t>
      </w:r>
    </w:p>
    <w:p w14:paraId="768A73AE" w14:textId="0340E5E9"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ab/>
      </w:r>
      <w:r w:rsidR="005711D7">
        <w:rPr>
          <w:rFonts w:ascii="Courier New" w:hAnsi="Courier New"/>
          <w:noProof/>
          <w:sz w:val="16"/>
          <w:szCs w:val="16"/>
          <w:lang w:eastAsia="sv-SE"/>
        </w:rPr>
        <w:t>secondaryBarringConfig</w:t>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5711D7">
        <w:rPr>
          <w:rFonts w:ascii="Courier New" w:hAnsi="Courier New"/>
          <w:noProof/>
          <w:sz w:val="16"/>
          <w:szCs w:val="16"/>
          <w:lang w:eastAsia="sv-SE"/>
        </w:rPr>
        <w:tab/>
      </w:r>
      <w:r w:rsidRPr="005711D7">
        <w:rPr>
          <w:rFonts w:ascii="Courier New" w:hAnsi="Courier New"/>
          <w:noProof/>
          <w:sz w:val="16"/>
          <w:szCs w:val="16"/>
          <w:lang w:eastAsia="sv-SE"/>
        </w:rPr>
        <w:t xml:space="preserve">SEQUENCE {  </w:t>
      </w:r>
    </w:p>
    <w:p w14:paraId="3884D9AA" w14:textId="7A6F9A1E" w:rsidR="003A4099" w:rsidRPr="005711D7" w:rsidRDefault="002A7B2B"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ab/>
      </w:r>
      <w:r w:rsidRPr="005711D7">
        <w:rPr>
          <w:rFonts w:ascii="Courier New" w:hAnsi="Courier New"/>
          <w:noProof/>
          <w:sz w:val="16"/>
          <w:szCs w:val="16"/>
          <w:lang w:eastAsia="sv-SE"/>
        </w:rPr>
        <w:tab/>
      </w:r>
      <w:r w:rsidR="005711D7">
        <w:rPr>
          <w:rFonts w:ascii="Courier New" w:hAnsi="Courier New"/>
          <w:noProof/>
          <w:sz w:val="16"/>
          <w:szCs w:val="16"/>
          <w:lang w:eastAsia="sv-SE"/>
        </w:rPr>
        <w:t>secondaryBarringFactor</w:t>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3A4099" w:rsidRPr="005711D7">
        <w:rPr>
          <w:rFonts w:ascii="Courier New" w:hAnsi="Courier New"/>
          <w:noProof/>
          <w:sz w:val="16"/>
          <w:szCs w:val="16"/>
          <w:lang w:eastAsia="sv-SE"/>
        </w:rPr>
        <w:t>SecondaryBarringFactor,</w:t>
      </w:r>
    </w:p>
    <w:p w14:paraId="5B9F278C" w14:textId="25C78DDB" w:rsidR="003A4099" w:rsidRPr="005711D7" w:rsidRDefault="002A7B2B"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ab/>
      </w:r>
      <w:r w:rsidRPr="005711D7">
        <w:rPr>
          <w:rFonts w:ascii="Courier New" w:hAnsi="Courier New"/>
          <w:noProof/>
          <w:sz w:val="16"/>
          <w:szCs w:val="16"/>
          <w:lang w:eastAsia="sv-SE"/>
        </w:rPr>
        <w:tab/>
      </w:r>
      <w:r w:rsidR="005711D7">
        <w:rPr>
          <w:rFonts w:ascii="Courier New" w:hAnsi="Courier New"/>
          <w:noProof/>
          <w:sz w:val="16"/>
          <w:szCs w:val="16"/>
          <w:lang w:eastAsia="sv-SE"/>
        </w:rPr>
        <w:t>secondaryBarringTime</w:t>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3A4099" w:rsidRPr="005711D7">
        <w:rPr>
          <w:rFonts w:ascii="Courier New" w:hAnsi="Courier New"/>
          <w:noProof/>
          <w:sz w:val="16"/>
          <w:szCs w:val="16"/>
          <w:lang w:eastAsia="sv-SE"/>
        </w:rPr>
        <w:t xml:space="preserve">SecondaryBarringTime </w:t>
      </w:r>
      <w:r w:rsidR="003A4099" w:rsidRPr="005711D7">
        <w:rPr>
          <w:rFonts w:ascii="Courier New" w:hAnsi="Courier New"/>
          <w:noProof/>
          <w:sz w:val="16"/>
          <w:szCs w:val="16"/>
          <w:lang w:eastAsia="sv-SE"/>
        </w:rPr>
        <w:tab/>
      </w:r>
      <w:r w:rsidR="003A4099" w:rsidRPr="005711D7">
        <w:rPr>
          <w:rFonts w:ascii="Courier New" w:hAnsi="Courier New"/>
          <w:noProof/>
          <w:sz w:val="16"/>
          <w:szCs w:val="16"/>
          <w:lang w:eastAsia="sv-SE"/>
        </w:rPr>
        <w:tab/>
        <w:t>OPTIONAL -- Need OP</w:t>
      </w:r>
    </w:p>
    <w:p w14:paraId="03BD0912" w14:textId="03B2B13A"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ab/>
        <w:t xml:space="preserve">} </w:t>
      </w:r>
      <w:r w:rsidRPr="005711D7">
        <w:rPr>
          <w:rFonts w:ascii="Courier New" w:hAnsi="Courier New"/>
          <w:noProof/>
          <w:sz w:val="16"/>
          <w:szCs w:val="16"/>
          <w:lang w:eastAsia="sv-SE"/>
        </w:rPr>
        <w:tab/>
      </w:r>
      <w:r w:rsidRPr="005711D7">
        <w:rPr>
          <w:rFonts w:ascii="Courier New" w:hAnsi="Courier New"/>
          <w:noProof/>
          <w:sz w:val="16"/>
          <w:szCs w:val="16"/>
          <w:lang w:eastAsia="sv-SE"/>
        </w:rPr>
        <w:tab/>
        <w:t>OPTIONAL</w:t>
      </w:r>
      <w:r w:rsidRPr="005711D7">
        <w:rPr>
          <w:rFonts w:ascii="Courier New" w:hAnsi="Courier New"/>
          <w:noProof/>
          <w:sz w:val="16"/>
          <w:szCs w:val="16"/>
          <w:lang w:eastAsia="sv-SE"/>
        </w:rPr>
        <w:tab/>
      </w:r>
      <w:r w:rsidRPr="005711D7">
        <w:rPr>
          <w:rFonts w:ascii="Courier New" w:hAnsi="Courier New"/>
          <w:noProof/>
          <w:sz w:val="16"/>
          <w:szCs w:val="16"/>
          <w:lang w:eastAsia="sv-SE"/>
        </w:rPr>
        <w:tab/>
        <w:t>-- Need OP</w:t>
      </w:r>
    </w:p>
    <w:p w14:paraId="594F6EC2" w14:textId="0611978A"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w:t>
      </w:r>
    </w:p>
    <w:p w14:paraId="0DE1AA1C" w14:textId="77777777" w:rsidR="003A4099" w:rsidRPr="003A4099" w:rsidRDefault="003A4099" w:rsidP="003A4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8"/>
          <w:szCs w:val="18"/>
          <w:lang w:eastAsia="sv-SE"/>
        </w:rPr>
      </w:pPr>
    </w:p>
    <w:p w14:paraId="3ADE0299" w14:textId="443D7DC6" w:rsidR="007D7D8E" w:rsidRDefault="007D7D8E" w:rsidP="00C77FF2">
      <w:pPr>
        <w:pStyle w:val="Caption"/>
      </w:pPr>
      <w:bookmarkStart w:id="4" w:name="_Ref485218885"/>
      <w:r>
        <w:lastRenderedPageBreak/>
        <w:t xml:space="preserve">Figure </w:t>
      </w:r>
      <w:r>
        <w:fldChar w:fldCharType="begin"/>
      </w:r>
      <w:r>
        <w:instrText xml:space="preserve"> SEQ Figure \* ARABIC </w:instrText>
      </w:r>
      <w:r>
        <w:fldChar w:fldCharType="separate"/>
      </w:r>
      <w:r>
        <w:rPr>
          <w:noProof/>
        </w:rPr>
        <w:t>3</w:t>
      </w:r>
      <w:r>
        <w:fldChar w:fldCharType="end"/>
      </w:r>
      <w:bookmarkEnd w:id="4"/>
      <w:r>
        <w:t xml:space="preserve">: </w:t>
      </w:r>
      <w:r w:rsidRPr="007D7D8E">
        <w:t xml:space="preserve">Example of a unified barring configuration using a primary barring configuration </w:t>
      </w:r>
      <w:r>
        <w:t xml:space="preserve">for each of the default access categories (0..7) </w:t>
      </w:r>
      <w:r w:rsidRPr="007D7D8E">
        <w:t xml:space="preserve">and one secondary barring configuration for each </w:t>
      </w:r>
      <w:r>
        <w:t xml:space="preserve">configured </w:t>
      </w:r>
      <w:r w:rsidRPr="007D7D8E">
        <w:t>access category</w:t>
      </w:r>
    </w:p>
    <w:p w14:paraId="5E7BAFA1" w14:textId="67641F86" w:rsidR="007D7D8E" w:rsidRDefault="007D7D8E" w:rsidP="00C77FF2">
      <w:r>
        <w:t xml:space="preserve">In </w:t>
      </w:r>
      <w:r>
        <w:fldChar w:fldCharType="begin"/>
      </w:r>
      <w:r>
        <w:instrText xml:space="preserve"> REF _Ref485219199 \h </w:instrText>
      </w:r>
      <w:r>
        <w:fldChar w:fldCharType="separate"/>
      </w:r>
      <w:r>
        <w:t xml:space="preserve">Figure </w:t>
      </w:r>
      <w:r>
        <w:rPr>
          <w:noProof/>
        </w:rPr>
        <w:t>4</w:t>
      </w:r>
      <w:r>
        <w:fldChar w:fldCharType="end"/>
      </w:r>
      <w:r>
        <w:t xml:space="preserve"> examples of the secondary access barring configuration for each access category is provided</w:t>
      </w:r>
      <w:r w:rsidR="00F422AA">
        <w:t>, here modelled as a CHOICE in order to show some alternative approaches</w:t>
      </w:r>
      <w:r>
        <w:t xml:space="preserve">. A first alternative is to use a Boolean value, which is used to determine whether the UE should apply the primary access barring configuration or use a default value, e.g. “not barred” for the barring factor and no timer for the barring timer. In a second </w:t>
      </w:r>
      <w:proofErr w:type="spellStart"/>
      <w:r>
        <w:t>alternaive</w:t>
      </w:r>
      <w:proofErr w:type="spellEnd"/>
      <w:r>
        <w:t xml:space="preserve">, the secondary barring factor and secondary barring time is as offset of the value of the barring factor and barring time, respectively. In a third </w:t>
      </w:r>
      <w:proofErr w:type="spellStart"/>
      <w:r>
        <w:t>alternaive</w:t>
      </w:r>
      <w:proofErr w:type="spellEnd"/>
      <w:r>
        <w:t xml:space="preserve">, the secondary barring factor and secondary barring time is an offset </w:t>
      </w:r>
      <w:r w:rsidR="000762F7">
        <w:t>to determine which value to use in the value range for the barring factor and barring time. For example, if the primary barring factor is 50%, i.e. the 8</w:t>
      </w:r>
      <w:r w:rsidR="000762F7" w:rsidRPr="00C77FF2">
        <w:rPr>
          <w:vertAlign w:val="superscript"/>
        </w:rPr>
        <w:t>th</w:t>
      </w:r>
      <w:r w:rsidR="000762F7">
        <w:t xml:space="preserve"> value in the range, and the secondary barring factor is “+2”, the resulting barring factor is the 10</w:t>
      </w:r>
      <w:r w:rsidR="000762F7" w:rsidRPr="00C77FF2">
        <w:rPr>
          <w:vertAlign w:val="superscript"/>
        </w:rPr>
        <w:t>th</w:t>
      </w:r>
      <w:r w:rsidR="000762F7">
        <w:t xml:space="preserve"> value, i.e. 70%.</w:t>
      </w:r>
    </w:p>
    <w:p w14:paraId="3C5F20EB" w14:textId="7632023C"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77B720E" w14:textId="77777777"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roofErr w:type="spellStart"/>
      <w:r w:rsidRPr="005711D7">
        <w:rPr>
          <w:rFonts w:ascii="Courier New" w:hAnsi="Courier New" w:cs="Courier New"/>
          <w:sz w:val="16"/>
          <w:szCs w:val="16"/>
        </w:rPr>
        <w:t>SecondaryBarringFactor</w:t>
      </w:r>
      <w:proofErr w:type="spellEnd"/>
      <w:r w:rsidRPr="005711D7">
        <w:rPr>
          <w:rFonts w:ascii="Courier New" w:hAnsi="Courier New" w:cs="Courier New"/>
          <w:sz w:val="16"/>
          <w:szCs w:val="16"/>
        </w:rPr>
        <w:tab/>
      </w:r>
      <w:r w:rsidRPr="005711D7">
        <w:rPr>
          <w:rFonts w:ascii="Courier New" w:hAnsi="Courier New" w:cs="Courier New"/>
          <w:sz w:val="16"/>
          <w:szCs w:val="16"/>
        </w:rPr>
        <w:tab/>
      </w:r>
      <w:r w:rsidRPr="005711D7">
        <w:rPr>
          <w:rFonts w:ascii="Courier New" w:hAnsi="Courier New" w:cs="Courier New"/>
          <w:sz w:val="16"/>
          <w:szCs w:val="16"/>
        </w:rPr>
        <w:tab/>
        <w:t>::=</w:t>
      </w:r>
      <w:r w:rsidRPr="005711D7">
        <w:rPr>
          <w:rFonts w:ascii="Courier New" w:hAnsi="Courier New" w:cs="Courier New"/>
          <w:sz w:val="16"/>
          <w:szCs w:val="16"/>
        </w:rPr>
        <w:tab/>
        <w:t>CHOICE {</w:t>
      </w:r>
    </w:p>
    <w:p w14:paraId="25D3264E" w14:textId="65AFCF6F" w:rsidR="003A4099" w:rsidRPr="005711D7" w:rsidRDefault="005711D7"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t xml:space="preserve">secondaryBarringFactor1 </w:t>
      </w:r>
      <w:r>
        <w:rPr>
          <w:rFonts w:ascii="Courier New" w:hAnsi="Courier New" w:cs="Courier New"/>
          <w:sz w:val="16"/>
          <w:szCs w:val="16"/>
        </w:rPr>
        <w:tab/>
      </w:r>
      <w:r>
        <w:rPr>
          <w:rFonts w:ascii="Courier New" w:hAnsi="Courier New" w:cs="Courier New"/>
          <w:sz w:val="16"/>
          <w:szCs w:val="16"/>
        </w:rPr>
        <w:tab/>
      </w:r>
      <w:r w:rsidR="003A4099" w:rsidRPr="005711D7">
        <w:rPr>
          <w:rFonts w:ascii="Courier New" w:hAnsi="Courier New" w:cs="Courier New"/>
          <w:sz w:val="16"/>
          <w:szCs w:val="16"/>
        </w:rPr>
        <w:t>BOOLEAN,</w:t>
      </w:r>
    </w:p>
    <w:p w14:paraId="3071400D" w14:textId="6476F44B" w:rsidR="003A4099" w:rsidRPr="005711D7" w:rsidRDefault="005711D7"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t xml:space="preserve">secondaryBarringFactor2 </w:t>
      </w:r>
      <w:r>
        <w:rPr>
          <w:rFonts w:ascii="Courier New" w:hAnsi="Courier New" w:cs="Courier New"/>
          <w:sz w:val="16"/>
          <w:szCs w:val="16"/>
        </w:rPr>
        <w:tab/>
      </w:r>
      <w:r>
        <w:rPr>
          <w:rFonts w:ascii="Courier New" w:hAnsi="Courier New" w:cs="Courier New"/>
          <w:sz w:val="16"/>
          <w:szCs w:val="16"/>
        </w:rPr>
        <w:tab/>
      </w:r>
      <w:r w:rsidR="003A4099" w:rsidRPr="005711D7">
        <w:rPr>
          <w:rFonts w:ascii="Courier New" w:hAnsi="Courier New" w:cs="Courier New"/>
          <w:sz w:val="16"/>
          <w:szCs w:val="16"/>
        </w:rPr>
        <w:t>ENUMERATED {p-30, p-20, p-10, p+10, p+20, p+30},</w:t>
      </w:r>
    </w:p>
    <w:p w14:paraId="03B2F1AB" w14:textId="1FAD3544" w:rsidR="003A4099" w:rsidRPr="005711D7" w:rsidRDefault="005711D7"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t>secondaryBarringFactor3</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3A4099" w:rsidRPr="005711D7">
        <w:rPr>
          <w:rFonts w:ascii="Courier New" w:hAnsi="Courier New" w:cs="Courier New"/>
          <w:sz w:val="16"/>
          <w:szCs w:val="16"/>
        </w:rPr>
        <w:t>ENUMERATED {o-16, o-6, o-4, o-2, o+2, o+4, o+6, o+16}</w:t>
      </w:r>
    </w:p>
    <w:p w14:paraId="02EDD06B" w14:textId="77777777"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711D7">
        <w:rPr>
          <w:rFonts w:ascii="Courier New" w:hAnsi="Courier New" w:cs="Courier New"/>
          <w:sz w:val="16"/>
          <w:szCs w:val="16"/>
        </w:rPr>
        <w:t>}</w:t>
      </w:r>
    </w:p>
    <w:p w14:paraId="78613B2F" w14:textId="77777777"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528819F" w14:textId="77777777"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roofErr w:type="spellStart"/>
      <w:r w:rsidRPr="005711D7">
        <w:rPr>
          <w:rFonts w:ascii="Courier New" w:hAnsi="Courier New" w:cs="Courier New"/>
          <w:sz w:val="16"/>
          <w:szCs w:val="16"/>
        </w:rPr>
        <w:t>SecondaryBarringTime</w:t>
      </w:r>
      <w:proofErr w:type="spellEnd"/>
      <w:r w:rsidRPr="005711D7">
        <w:rPr>
          <w:rFonts w:ascii="Courier New" w:hAnsi="Courier New" w:cs="Courier New"/>
          <w:sz w:val="16"/>
          <w:szCs w:val="16"/>
        </w:rPr>
        <w:tab/>
      </w:r>
      <w:r w:rsidRPr="005711D7">
        <w:rPr>
          <w:rFonts w:ascii="Courier New" w:hAnsi="Courier New" w:cs="Courier New"/>
          <w:sz w:val="16"/>
          <w:szCs w:val="16"/>
        </w:rPr>
        <w:tab/>
      </w:r>
      <w:r w:rsidRPr="005711D7">
        <w:rPr>
          <w:rFonts w:ascii="Courier New" w:hAnsi="Courier New" w:cs="Courier New"/>
          <w:sz w:val="16"/>
          <w:szCs w:val="16"/>
        </w:rPr>
        <w:tab/>
        <w:t>::= CHOICE {</w:t>
      </w:r>
    </w:p>
    <w:p w14:paraId="3E0191CB" w14:textId="0CA67739" w:rsidR="003A4099" w:rsidRPr="005711D7" w:rsidRDefault="005711D7"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t>secondaryBarringTime1</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3A4099" w:rsidRPr="005711D7">
        <w:rPr>
          <w:rFonts w:ascii="Courier New" w:hAnsi="Courier New" w:cs="Courier New"/>
          <w:sz w:val="16"/>
          <w:szCs w:val="16"/>
        </w:rPr>
        <w:t xml:space="preserve">BOOLEAN, </w:t>
      </w:r>
      <w:r w:rsidR="003A4099" w:rsidRPr="005711D7">
        <w:rPr>
          <w:rFonts w:ascii="Courier New" w:hAnsi="Courier New" w:cs="Courier New"/>
          <w:sz w:val="16"/>
          <w:szCs w:val="16"/>
        </w:rPr>
        <w:tab/>
      </w:r>
    </w:p>
    <w:p w14:paraId="5D42FB33" w14:textId="2880A1AF"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711D7">
        <w:rPr>
          <w:rFonts w:ascii="Courier New" w:hAnsi="Courier New" w:cs="Courier New"/>
          <w:sz w:val="16"/>
          <w:szCs w:val="16"/>
        </w:rPr>
        <w:tab/>
      </w:r>
      <w:r w:rsidRPr="005711D7">
        <w:rPr>
          <w:rFonts w:ascii="Courier New" w:hAnsi="Courier New" w:cs="Courier New"/>
          <w:sz w:val="16"/>
          <w:szCs w:val="16"/>
        </w:rPr>
        <w:tab/>
        <w:t>secondaryBarri</w:t>
      </w:r>
      <w:r w:rsidR="005711D7">
        <w:rPr>
          <w:rFonts w:ascii="Courier New" w:hAnsi="Courier New" w:cs="Courier New"/>
          <w:sz w:val="16"/>
          <w:szCs w:val="16"/>
        </w:rPr>
        <w:t>ngTime2</w:t>
      </w:r>
      <w:r w:rsidR="005711D7">
        <w:rPr>
          <w:rFonts w:ascii="Courier New" w:hAnsi="Courier New" w:cs="Courier New"/>
          <w:sz w:val="16"/>
          <w:szCs w:val="16"/>
        </w:rPr>
        <w:tab/>
      </w:r>
      <w:r w:rsidR="005711D7">
        <w:rPr>
          <w:rFonts w:ascii="Courier New" w:hAnsi="Courier New" w:cs="Courier New"/>
          <w:sz w:val="16"/>
          <w:szCs w:val="16"/>
        </w:rPr>
        <w:tab/>
      </w:r>
      <w:r w:rsidR="005711D7">
        <w:rPr>
          <w:rFonts w:ascii="Courier New" w:hAnsi="Courier New" w:cs="Courier New"/>
          <w:sz w:val="16"/>
          <w:szCs w:val="16"/>
        </w:rPr>
        <w:tab/>
      </w:r>
      <w:r w:rsidRPr="005711D7">
        <w:rPr>
          <w:rFonts w:ascii="Courier New" w:hAnsi="Courier New" w:cs="Courier New"/>
          <w:sz w:val="16"/>
          <w:szCs w:val="16"/>
        </w:rPr>
        <w:t>ENUMERATED {s-128, s-32, s+32, s+128},</w:t>
      </w:r>
    </w:p>
    <w:p w14:paraId="6DABC74A" w14:textId="00D6AE93" w:rsidR="003A4099" w:rsidRPr="005711D7" w:rsidRDefault="005711D7"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t>secondaryBarringTime3</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3A4099" w:rsidRPr="005711D7">
        <w:rPr>
          <w:rFonts w:ascii="Courier New" w:hAnsi="Courier New" w:cs="Courier New"/>
          <w:sz w:val="16"/>
          <w:szCs w:val="16"/>
        </w:rPr>
        <w:t>ENUMERATED {o-2, o-1, o+1, o+2}</w:t>
      </w:r>
    </w:p>
    <w:p w14:paraId="778CA03E" w14:textId="72095412"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711D7">
        <w:rPr>
          <w:rFonts w:ascii="Courier New" w:hAnsi="Courier New" w:cs="Courier New"/>
          <w:sz w:val="16"/>
          <w:szCs w:val="16"/>
        </w:rPr>
        <w:t>}</w:t>
      </w:r>
    </w:p>
    <w:p w14:paraId="73E6D83F" w14:textId="77777777"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16"/>
          <w:lang w:eastAsia="sv-SE"/>
        </w:rPr>
      </w:pPr>
    </w:p>
    <w:p w14:paraId="507852EE" w14:textId="08A65AFD" w:rsidR="00CC1ABA" w:rsidRDefault="00CC1ABA" w:rsidP="00C77FF2">
      <w:pPr>
        <w:pStyle w:val="Caption"/>
      </w:pPr>
      <w:bookmarkStart w:id="5" w:name="_Ref485219199"/>
      <w:r>
        <w:t xml:space="preserve">Figure </w:t>
      </w:r>
      <w:r>
        <w:fldChar w:fldCharType="begin"/>
      </w:r>
      <w:r>
        <w:instrText xml:space="preserve"> SEQ Figure \* ARABIC </w:instrText>
      </w:r>
      <w:r>
        <w:fldChar w:fldCharType="separate"/>
      </w:r>
      <w:r w:rsidR="007D7D8E">
        <w:rPr>
          <w:noProof/>
        </w:rPr>
        <w:t>4</w:t>
      </w:r>
      <w:r>
        <w:fldChar w:fldCharType="end"/>
      </w:r>
      <w:bookmarkEnd w:id="5"/>
      <w:r>
        <w:t xml:space="preserve">: Example of </w:t>
      </w:r>
      <w:r w:rsidR="00DF204D">
        <w:t xml:space="preserve">alternative </w:t>
      </w:r>
      <w:proofErr w:type="spellStart"/>
      <w:r w:rsidR="00DF204D">
        <w:t>defintions</w:t>
      </w:r>
      <w:proofErr w:type="spellEnd"/>
      <w:r w:rsidR="00DF204D">
        <w:t xml:space="preserve"> of </w:t>
      </w:r>
      <w:r>
        <w:t>secondary barring configuration</w:t>
      </w:r>
    </w:p>
    <w:p w14:paraId="18C7000B" w14:textId="6835BC57" w:rsidR="00CC1ABA" w:rsidRDefault="00F422AA" w:rsidP="00C77FF2">
      <w:r>
        <w:t>We think that typically the primary barring information may ned to be modified more quickly than the secondary barring configuration. Thus, in order to quickly apply barring and still save signalling resources, the primary barring configuration may use higher repetition frequency in the system information delivery than the secondary barring information.</w:t>
      </w:r>
    </w:p>
    <w:p w14:paraId="317FB194" w14:textId="1160B24A" w:rsidR="00CC1ABA" w:rsidRPr="00CC1ABA" w:rsidRDefault="00CC1ABA" w:rsidP="00C77FF2">
      <w:pPr>
        <w:pStyle w:val="Heading3"/>
      </w:pPr>
      <w:proofErr w:type="spellStart"/>
      <w:r>
        <w:t>Comparision</w:t>
      </w:r>
      <w:proofErr w:type="spellEnd"/>
    </w:p>
    <w:p w14:paraId="7A00525E" w14:textId="7D77E6C6" w:rsidR="005C717C" w:rsidRDefault="00CB6D1E" w:rsidP="00CB6D1E">
      <w:pPr>
        <w:pStyle w:val="BodyText"/>
      </w:pPr>
      <w:r>
        <w:t xml:space="preserve">The first alternative may look attractive at first glance, however it depends on that there is a specified ranking </w:t>
      </w:r>
      <w:r w:rsidR="002A2E40">
        <w:t xml:space="preserve">(ordering) of </w:t>
      </w:r>
      <w:r>
        <w:t>the access categories. Surely</w:t>
      </w:r>
      <w:r w:rsidR="00001475">
        <w:t xml:space="preserve"> w</w:t>
      </w:r>
      <w:r w:rsidR="005C717C">
        <w:t xml:space="preserve">e see some </w:t>
      </w:r>
      <w:r>
        <w:t xml:space="preserve">additional </w:t>
      </w:r>
      <w:r w:rsidR="005C717C">
        <w:t xml:space="preserve">benefits </w:t>
      </w:r>
      <w:r w:rsidR="00001475">
        <w:t xml:space="preserve">when there is a specified </w:t>
      </w:r>
      <w:r w:rsidR="005C717C">
        <w:t>ranking</w:t>
      </w:r>
      <w:r w:rsidR="00001475">
        <w:t xml:space="preserve"> of access categories</w:t>
      </w:r>
      <w:r>
        <w:t>. For example, R</w:t>
      </w:r>
      <w:r w:rsidR="00001475">
        <w:t>AN is kept agnostic of the meaning of an access category, F</w:t>
      </w:r>
      <w:r w:rsidR="005C717C">
        <w:t xml:space="preserve">or example, </w:t>
      </w:r>
      <w:r w:rsidR="00001475">
        <w:t>RAN</w:t>
      </w:r>
      <w:r w:rsidR="005C717C">
        <w:t xml:space="preserve"> may start apply barring of “lowest ranked” access categories in case of moderate overload, leaving the </w:t>
      </w:r>
      <w:r w:rsidR="00001475">
        <w:t>“</w:t>
      </w:r>
      <w:r w:rsidR="005C717C">
        <w:t>highest ranked</w:t>
      </w:r>
      <w:r w:rsidR="00001475">
        <w:t>”</w:t>
      </w:r>
      <w:r w:rsidR="005C717C">
        <w:t xml:space="preserve"> categories to</w:t>
      </w:r>
      <w:r w:rsidR="00001475">
        <w:t xml:space="preserve"> the situation of high overload, without knowing the meaning of the individual categories.</w:t>
      </w:r>
    </w:p>
    <w:p w14:paraId="16E2D5E7" w14:textId="5D466C3C" w:rsidR="002A2E40" w:rsidRDefault="002A2E40" w:rsidP="00C77FF2">
      <w:pPr>
        <w:pStyle w:val="Observation"/>
      </w:pPr>
      <w:bookmarkStart w:id="6" w:name="_Toc485291204"/>
      <w:bookmarkStart w:id="7" w:name="_Toc485293120"/>
      <w:bookmarkStart w:id="8" w:name="_Toc485416440"/>
      <w:r>
        <w:t>There are b</w:t>
      </w:r>
      <w:r w:rsidRPr="002A2E40">
        <w:t>enefits</w:t>
      </w:r>
      <w:r>
        <w:t xml:space="preserve"> with ranking of access categories.</w:t>
      </w:r>
      <w:bookmarkEnd w:id="6"/>
      <w:bookmarkEnd w:id="7"/>
      <w:bookmarkEnd w:id="8"/>
    </w:p>
    <w:p w14:paraId="648A5F41" w14:textId="66B095DE" w:rsidR="005C717C" w:rsidRDefault="005C717C" w:rsidP="002A2E40">
      <w:pPr>
        <w:pStyle w:val="BodyText"/>
      </w:pPr>
      <w:r>
        <w:t xml:space="preserve">On the other hand, whether ranking </w:t>
      </w:r>
      <w:r w:rsidR="00001475">
        <w:t xml:space="preserve">is possible </w:t>
      </w:r>
      <w:r>
        <w:t xml:space="preserve">or not </w:t>
      </w:r>
      <w:r w:rsidR="002A2E40">
        <w:t xml:space="preserve">may </w:t>
      </w:r>
      <w:r>
        <w:t xml:space="preserve">depend on how the rules </w:t>
      </w:r>
      <w:r w:rsidR="00001475">
        <w:t xml:space="preserve">for determining the configured access categories </w:t>
      </w:r>
      <w:r>
        <w:t>are me</w:t>
      </w:r>
      <w:r w:rsidR="00001475">
        <w:t>a</w:t>
      </w:r>
      <w:r>
        <w:t xml:space="preserve">nt to be used and specified in the NAS layer. </w:t>
      </w:r>
      <w:r w:rsidR="002A2E40">
        <w:t xml:space="preserve">For example, if ranking of access categories also implies ranking of the rules, </w:t>
      </w:r>
      <w:r w:rsidR="00CB6D1E">
        <w:t xml:space="preserve"> </w:t>
      </w:r>
      <w:r w:rsidR="008D7A66">
        <w:t>it leaves less flexibility when configuring the rules, especially when slicing is taken into account, since in that case it is clearly a multi-dimensional problem.</w:t>
      </w:r>
      <w:r w:rsidR="002A2E40">
        <w:t xml:space="preserve"> We think therefore that ranking of access categories should not imply the same ranking of the rules</w:t>
      </w:r>
      <w:r w:rsidR="00CC2B78">
        <w:t>. For example, if any ordering of the processing of the rules are to be specified/configured, it should not be dependent of the access category ranking.</w:t>
      </w:r>
    </w:p>
    <w:p w14:paraId="086C36DF" w14:textId="77777777" w:rsidR="00CB6D1E" w:rsidRDefault="00CB6D1E" w:rsidP="00CB6D1E">
      <w:pPr>
        <w:pStyle w:val="BodyText"/>
      </w:pPr>
      <w:r>
        <w:t>We propose:</w:t>
      </w:r>
    </w:p>
    <w:p w14:paraId="5DBEE7AA" w14:textId="05088A11" w:rsidR="00CB6D1E" w:rsidRDefault="00CB6D1E" w:rsidP="008D7A66">
      <w:pPr>
        <w:pStyle w:val="Proposal"/>
      </w:pPr>
      <w:bookmarkStart w:id="9" w:name="_Toc485291208"/>
      <w:bookmarkStart w:id="10" w:name="_Toc485291230"/>
      <w:bookmarkStart w:id="11" w:name="_Toc485293122"/>
      <w:bookmarkStart w:id="12" w:name="_Toc485416442"/>
      <w:r>
        <w:t>RAN2 need to discuss whether to apply ranking of access categories.</w:t>
      </w:r>
      <w:bookmarkEnd w:id="9"/>
      <w:bookmarkEnd w:id="10"/>
      <w:bookmarkEnd w:id="11"/>
      <w:bookmarkEnd w:id="12"/>
    </w:p>
    <w:p w14:paraId="33A56C4B" w14:textId="0D43C80F" w:rsidR="00CC2B78" w:rsidRPr="00CB6D1E" w:rsidRDefault="00CC2B78" w:rsidP="008D7A66">
      <w:pPr>
        <w:pStyle w:val="Proposal"/>
      </w:pPr>
      <w:bookmarkStart w:id="13" w:name="_Toc485291209"/>
      <w:bookmarkStart w:id="14" w:name="_Toc485291231"/>
      <w:bookmarkStart w:id="15" w:name="_Toc485293123"/>
      <w:bookmarkStart w:id="16" w:name="_Toc485416443"/>
      <w:r>
        <w:t>If RAN2 decides to go for ranking of access categories, the ordering of access category rules should be independent of the ranking of access categories.</w:t>
      </w:r>
      <w:bookmarkEnd w:id="13"/>
      <w:bookmarkEnd w:id="14"/>
      <w:bookmarkEnd w:id="15"/>
      <w:bookmarkEnd w:id="16"/>
    </w:p>
    <w:p w14:paraId="7FCDC3C2" w14:textId="13FDF92E" w:rsidR="00CB6D1E" w:rsidRDefault="005711D7" w:rsidP="008D7A66">
      <w:r>
        <w:t xml:space="preserve">In </w:t>
      </w:r>
      <w:r>
        <w:fldChar w:fldCharType="begin"/>
      </w:r>
      <w:r>
        <w:instrText xml:space="preserve"> REF _Ref485373642 \h </w:instrText>
      </w:r>
      <w:r>
        <w:fldChar w:fldCharType="separate"/>
      </w:r>
      <w:r w:rsidR="00F215E0">
        <w:t xml:space="preserve">Table </w:t>
      </w:r>
      <w:r w:rsidR="00F215E0">
        <w:rPr>
          <w:noProof/>
        </w:rPr>
        <w:t>2</w:t>
      </w:r>
      <w:r>
        <w:fldChar w:fldCharType="end"/>
      </w:r>
      <w:r>
        <w:t xml:space="preserve"> b</w:t>
      </w:r>
      <w:r w:rsidR="00320EF8">
        <w:t>elow an attempt</w:t>
      </w:r>
      <w:r>
        <w:t xml:space="preserve"> is made</w:t>
      </w:r>
      <w:r w:rsidR="00320EF8">
        <w:t xml:space="preserve"> to compa</w:t>
      </w:r>
      <w:r w:rsidR="00CB6D1E" w:rsidRPr="00CB6D1E">
        <w:t>re the two alternative approaches.</w:t>
      </w:r>
    </w:p>
    <w:p w14:paraId="68E737B1" w14:textId="79B6FDE8" w:rsidR="00F215E0" w:rsidRDefault="00F215E0" w:rsidP="00F215E0">
      <w:pPr>
        <w:pStyle w:val="Caption"/>
      </w:pPr>
      <w:bookmarkStart w:id="17" w:name="_Ref485373642"/>
      <w:r>
        <w:t xml:space="preserve">Table </w:t>
      </w:r>
      <w:r>
        <w:fldChar w:fldCharType="begin"/>
      </w:r>
      <w:r>
        <w:instrText xml:space="preserve"> SEQ Table \* ARABIC </w:instrText>
      </w:r>
      <w:r>
        <w:fldChar w:fldCharType="separate"/>
      </w:r>
      <w:r>
        <w:rPr>
          <w:noProof/>
        </w:rPr>
        <w:t>2</w:t>
      </w:r>
      <w:r>
        <w:fldChar w:fldCharType="end"/>
      </w:r>
      <w:bookmarkEnd w:id="17"/>
      <w:r w:rsidR="00D06347">
        <w:t>: Comparis</w:t>
      </w:r>
      <w:r>
        <w:t>on of main alternative approaches on barring parameters</w:t>
      </w:r>
    </w:p>
    <w:tbl>
      <w:tblPr>
        <w:tblStyle w:val="TableGrid"/>
        <w:tblW w:w="0" w:type="auto"/>
        <w:tblLook w:val="04A0" w:firstRow="1" w:lastRow="0" w:firstColumn="1" w:lastColumn="0" w:noHBand="0" w:noVBand="1"/>
      </w:tblPr>
      <w:tblGrid>
        <w:gridCol w:w="3209"/>
        <w:gridCol w:w="3210"/>
        <w:gridCol w:w="3210"/>
      </w:tblGrid>
      <w:tr w:rsidR="00320EF8" w14:paraId="4BC3B464" w14:textId="77777777" w:rsidTr="00320EF8">
        <w:tc>
          <w:tcPr>
            <w:tcW w:w="3209" w:type="dxa"/>
          </w:tcPr>
          <w:p w14:paraId="6DAA0008" w14:textId="77777777" w:rsidR="00320EF8" w:rsidRDefault="00320EF8" w:rsidP="008D7A66"/>
        </w:tc>
        <w:tc>
          <w:tcPr>
            <w:tcW w:w="3210" w:type="dxa"/>
          </w:tcPr>
          <w:p w14:paraId="2DD02A58" w14:textId="1B326BC0" w:rsidR="00320EF8" w:rsidRDefault="00320EF8" w:rsidP="008D7A66">
            <w:r>
              <w:t>Alternative 1</w:t>
            </w:r>
          </w:p>
        </w:tc>
        <w:tc>
          <w:tcPr>
            <w:tcW w:w="3210" w:type="dxa"/>
          </w:tcPr>
          <w:p w14:paraId="25F53A20" w14:textId="61FB802C" w:rsidR="00320EF8" w:rsidRDefault="00320EF8" w:rsidP="008D7A66">
            <w:r>
              <w:t>Alternative 2</w:t>
            </w:r>
          </w:p>
        </w:tc>
      </w:tr>
      <w:tr w:rsidR="00320EF8" w14:paraId="7C8B79B8" w14:textId="77777777" w:rsidTr="00320EF8">
        <w:tc>
          <w:tcPr>
            <w:tcW w:w="3209" w:type="dxa"/>
          </w:tcPr>
          <w:p w14:paraId="2DEC4735" w14:textId="4202CCA1" w:rsidR="00320EF8" w:rsidRDefault="00320EF8" w:rsidP="008D7A66">
            <w:r>
              <w:lastRenderedPageBreak/>
              <w:t>Barring factors</w:t>
            </w:r>
          </w:p>
        </w:tc>
        <w:tc>
          <w:tcPr>
            <w:tcW w:w="3210" w:type="dxa"/>
          </w:tcPr>
          <w:p w14:paraId="5C747ECA" w14:textId="3C0F29A2" w:rsidR="00320EF8" w:rsidRDefault="00320EF8" w:rsidP="008D7A66">
            <w:r>
              <w:t>Individual for each category</w:t>
            </w:r>
          </w:p>
        </w:tc>
        <w:tc>
          <w:tcPr>
            <w:tcW w:w="3210" w:type="dxa"/>
          </w:tcPr>
          <w:p w14:paraId="7C30F09C" w14:textId="4D95727F" w:rsidR="00320EF8" w:rsidRDefault="00320EF8" w:rsidP="008D7A66">
            <w:r>
              <w:t>A shared main barring factor, plus individual secondary barring factors for each category</w:t>
            </w:r>
          </w:p>
        </w:tc>
      </w:tr>
      <w:tr w:rsidR="00320EF8" w14:paraId="764ACAD9" w14:textId="77777777" w:rsidTr="00320EF8">
        <w:tc>
          <w:tcPr>
            <w:tcW w:w="3209" w:type="dxa"/>
          </w:tcPr>
          <w:p w14:paraId="0DC97B29" w14:textId="02D3B881" w:rsidR="00320EF8" w:rsidRDefault="00320EF8" w:rsidP="008D7A66">
            <w:r>
              <w:t>Barring time</w:t>
            </w:r>
          </w:p>
        </w:tc>
        <w:tc>
          <w:tcPr>
            <w:tcW w:w="3210" w:type="dxa"/>
          </w:tcPr>
          <w:p w14:paraId="05869C5B" w14:textId="5864057F" w:rsidR="00320EF8" w:rsidRDefault="00320EF8" w:rsidP="008D7A66">
            <w:r>
              <w:t>Individual for each category</w:t>
            </w:r>
          </w:p>
        </w:tc>
        <w:tc>
          <w:tcPr>
            <w:tcW w:w="3210" w:type="dxa"/>
          </w:tcPr>
          <w:p w14:paraId="1828F4FA" w14:textId="55705074" w:rsidR="00320EF8" w:rsidRDefault="00320EF8" w:rsidP="008D7A66">
            <w:r>
              <w:t>A shared barring time among all categories</w:t>
            </w:r>
          </w:p>
        </w:tc>
      </w:tr>
      <w:tr w:rsidR="00320EF8" w14:paraId="2B009BC6" w14:textId="77777777" w:rsidTr="00320EF8">
        <w:tc>
          <w:tcPr>
            <w:tcW w:w="3209" w:type="dxa"/>
          </w:tcPr>
          <w:p w14:paraId="2E54D13B" w14:textId="33F5AFE3" w:rsidR="00320EF8" w:rsidRDefault="00320EF8" w:rsidP="008D7A66">
            <w:r>
              <w:t>Ranking of access categories</w:t>
            </w:r>
          </w:p>
        </w:tc>
        <w:tc>
          <w:tcPr>
            <w:tcW w:w="3210" w:type="dxa"/>
          </w:tcPr>
          <w:p w14:paraId="06EB9B94" w14:textId="3F1A11AC" w:rsidR="00320EF8" w:rsidRDefault="00320EF8" w:rsidP="008D7A66">
            <w:r>
              <w:t>Yes</w:t>
            </w:r>
            <w:r w:rsidR="0009705C">
              <w:t xml:space="preserve"> / No *)</w:t>
            </w:r>
          </w:p>
        </w:tc>
        <w:tc>
          <w:tcPr>
            <w:tcW w:w="3210" w:type="dxa"/>
          </w:tcPr>
          <w:p w14:paraId="17BC39C3" w14:textId="4287D246" w:rsidR="00320EF8" w:rsidRDefault="00320EF8" w:rsidP="008D7A66">
            <w:r>
              <w:t>No</w:t>
            </w:r>
          </w:p>
        </w:tc>
      </w:tr>
      <w:tr w:rsidR="0009705C" w14:paraId="7C1F3F79" w14:textId="77777777" w:rsidTr="00320EF8">
        <w:tc>
          <w:tcPr>
            <w:tcW w:w="3209" w:type="dxa"/>
          </w:tcPr>
          <w:p w14:paraId="29509135" w14:textId="07F998F9" w:rsidR="0009705C" w:rsidRDefault="0009705C" w:rsidP="008D7A66">
            <w:r>
              <w:t>Individual barring of access categories</w:t>
            </w:r>
          </w:p>
        </w:tc>
        <w:tc>
          <w:tcPr>
            <w:tcW w:w="3210" w:type="dxa"/>
          </w:tcPr>
          <w:p w14:paraId="12DF692F" w14:textId="2BB2EF00" w:rsidR="0009705C" w:rsidRDefault="0009705C" w:rsidP="008D7A66">
            <w:r>
              <w:t>No / Yes *)</w:t>
            </w:r>
          </w:p>
        </w:tc>
        <w:tc>
          <w:tcPr>
            <w:tcW w:w="3210" w:type="dxa"/>
          </w:tcPr>
          <w:p w14:paraId="1FD2FC21" w14:textId="61A324BA" w:rsidR="0009705C" w:rsidRDefault="0009705C" w:rsidP="008D7A66">
            <w:r>
              <w:t>Yes</w:t>
            </w:r>
          </w:p>
        </w:tc>
      </w:tr>
      <w:tr w:rsidR="00320EF8" w14:paraId="08EFE4B2" w14:textId="77777777" w:rsidTr="00320EF8">
        <w:tc>
          <w:tcPr>
            <w:tcW w:w="3209" w:type="dxa"/>
          </w:tcPr>
          <w:p w14:paraId="61F3A25A" w14:textId="12D57311" w:rsidR="00320EF8" w:rsidRDefault="00320EF8" w:rsidP="008D7A66">
            <w:r>
              <w:t>Number of barring timers for the UE to maintain when barring is applied</w:t>
            </w:r>
          </w:p>
        </w:tc>
        <w:tc>
          <w:tcPr>
            <w:tcW w:w="3210" w:type="dxa"/>
          </w:tcPr>
          <w:p w14:paraId="5AA83687" w14:textId="2B6786C1" w:rsidR="00320EF8" w:rsidRDefault="00320EF8" w:rsidP="008D7A66">
            <w:r>
              <w:t>One</w:t>
            </w:r>
          </w:p>
        </w:tc>
        <w:tc>
          <w:tcPr>
            <w:tcW w:w="3210" w:type="dxa"/>
          </w:tcPr>
          <w:p w14:paraId="0240BF19" w14:textId="1FAAD8B3" w:rsidR="00320EF8" w:rsidRDefault="00320EF8" w:rsidP="008D7A66">
            <w:r>
              <w:t>One</w:t>
            </w:r>
          </w:p>
        </w:tc>
      </w:tr>
      <w:tr w:rsidR="00320EF8" w14:paraId="7CE15785" w14:textId="77777777" w:rsidTr="00320EF8">
        <w:tc>
          <w:tcPr>
            <w:tcW w:w="3209" w:type="dxa"/>
          </w:tcPr>
          <w:p w14:paraId="5164BBAB" w14:textId="66C3FFB1" w:rsidR="00320EF8" w:rsidRDefault="0009705C" w:rsidP="008D7A66">
            <w:r>
              <w:t>Size</w:t>
            </w:r>
            <w:r w:rsidR="00320EF8">
              <w:t xml:space="preserve"> of </w:t>
            </w:r>
            <w:r>
              <w:t>information</w:t>
            </w:r>
            <w:r w:rsidR="00320EF8">
              <w:t xml:space="preserve"> needed when no barring is applied</w:t>
            </w:r>
          </w:p>
        </w:tc>
        <w:tc>
          <w:tcPr>
            <w:tcW w:w="3210" w:type="dxa"/>
          </w:tcPr>
          <w:p w14:paraId="20806691" w14:textId="05B63610" w:rsidR="00320EF8" w:rsidRPr="00F422AA" w:rsidRDefault="0009705C" w:rsidP="008D7A66">
            <w:r>
              <w:t>1 bit</w:t>
            </w:r>
          </w:p>
        </w:tc>
        <w:tc>
          <w:tcPr>
            <w:tcW w:w="3210" w:type="dxa"/>
          </w:tcPr>
          <w:p w14:paraId="78EB7B2D" w14:textId="7F2C1CD7" w:rsidR="00320EF8" w:rsidRPr="00F422AA" w:rsidRDefault="0009705C" w:rsidP="008D7A66">
            <w:r>
              <w:t>1 bit</w:t>
            </w:r>
          </w:p>
        </w:tc>
      </w:tr>
      <w:tr w:rsidR="00320EF8" w14:paraId="5859C983" w14:textId="77777777" w:rsidTr="00320EF8">
        <w:tc>
          <w:tcPr>
            <w:tcW w:w="3209" w:type="dxa"/>
          </w:tcPr>
          <w:p w14:paraId="5DC498C3" w14:textId="09DACAF6" w:rsidR="00320EF8" w:rsidRDefault="0009705C" w:rsidP="008D7A66">
            <w:r>
              <w:t>Size</w:t>
            </w:r>
            <w:r w:rsidR="00320EF8">
              <w:t xml:space="preserve"> of </w:t>
            </w:r>
            <w:r>
              <w:t>information</w:t>
            </w:r>
            <w:r w:rsidR="00320EF8">
              <w:t xml:space="preserve"> needed when barring is applied</w:t>
            </w:r>
          </w:p>
        </w:tc>
        <w:tc>
          <w:tcPr>
            <w:tcW w:w="3210" w:type="dxa"/>
          </w:tcPr>
          <w:p w14:paraId="5A2559BD" w14:textId="1FA02303" w:rsidR="00320EF8" w:rsidRPr="00F422AA" w:rsidRDefault="0009705C" w:rsidP="008D7A66">
            <w:r>
              <w:t>N bits per barred access category (one instance if ranking)</w:t>
            </w:r>
          </w:p>
        </w:tc>
        <w:tc>
          <w:tcPr>
            <w:tcW w:w="3210" w:type="dxa"/>
          </w:tcPr>
          <w:p w14:paraId="65F08CE3" w14:textId="454B7C37" w:rsidR="00320EF8" w:rsidRPr="00F422AA" w:rsidRDefault="0009705C" w:rsidP="008D7A66">
            <w:r>
              <w:t>N bits, plus M bits modifier per barred access category</w:t>
            </w:r>
          </w:p>
        </w:tc>
      </w:tr>
    </w:tbl>
    <w:p w14:paraId="53FFBA13" w14:textId="13F95BDA" w:rsidR="008D7A66" w:rsidRDefault="0009705C" w:rsidP="0009705C">
      <w:pPr>
        <w:jc w:val="center"/>
      </w:pPr>
      <w:r>
        <w:t>*) Ranking prohibits barring of individual access categories</w:t>
      </w:r>
    </w:p>
    <w:p w14:paraId="5CF69AC1" w14:textId="33655D4F" w:rsidR="0009705C" w:rsidRDefault="0009705C" w:rsidP="0009705C">
      <w:pPr>
        <w:jc w:val="left"/>
      </w:pPr>
      <w:r>
        <w:t xml:space="preserve">The </w:t>
      </w:r>
      <w:proofErr w:type="spellStart"/>
      <w:r>
        <w:t>comparision</w:t>
      </w:r>
      <w:proofErr w:type="spellEnd"/>
      <w:r>
        <w:t xml:space="preserve"> shows that both alternatives have pros and cons. </w:t>
      </w:r>
      <w:proofErr w:type="spellStart"/>
      <w:r>
        <w:t>Alternaive</w:t>
      </w:r>
      <w:proofErr w:type="spellEnd"/>
      <w:r>
        <w:t xml:space="preserve"> 2 provides the most flexibility and smaller size of </w:t>
      </w:r>
      <w:proofErr w:type="spellStart"/>
      <w:r>
        <w:t>trhe</w:t>
      </w:r>
      <w:proofErr w:type="spellEnd"/>
      <w:r>
        <w:t xml:space="preserve"> information if barring of individual access categories is important. On the other hand, alternative 1 provides the smallest size of the information at the cost of less flexibility as </w:t>
      </w:r>
      <w:r w:rsidR="002A15F3">
        <w:t>the same barring factor would be used for all categories with the small size (when ranking is assumed).</w:t>
      </w:r>
    </w:p>
    <w:p w14:paraId="52B97F3B" w14:textId="1C123E1C" w:rsidR="002A15F3" w:rsidRDefault="002A15F3" w:rsidP="002A15F3">
      <w:pPr>
        <w:pStyle w:val="Proposal"/>
      </w:pPr>
      <w:bookmarkStart w:id="18" w:name="_Toc485293124"/>
      <w:bookmarkStart w:id="19" w:name="_Toc485416444"/>
      <w:r>
        <w:t>RAN2 needs to discuss in which degree barring of individual access categories is needed.</w:t>
      </w:r>
      <w:bookmarkEnd w:id="18"/>
      <w:bookmarkEnd w:id="19"/>
    </w:p>
    <w:p w14:paraId="095D904D" w14:textId="48914DF0" w:rsidR="00D71AFE" w:rsidRDefault="00D71AFE" w:rsidP="005C717C">
      <w:pPr>
        <w:pStyle w:val="Heading2"/>
      </w:pPr>
      <w:r>
        <w:t>Deliver</w:t>
      </w:r>
      <w:r w:rsidR="00DE38B4">
        <w:t>y of access barring information</w:t>
      </w:r>
    </w:p>
    <w:p w14:paraId="737B3D76" w14:textId="034DCA04" w:rsidR="00DE38B4" w:rsidRDefault="00DE38B4" w:rsidP="00D71AFE">
      <w:r>
        <w:t>RAN2 aims to apply access control in all states, including RRC_CONNECTED. A unified access control should ideally use the same mechanisms in all states.</w:t>
      </w:r>
    </w:p>
    <w:p w14:paraId="382FCD63" w14:textId="77777777" w:rsidR="003D6E96" w:rsidRDefault="00D71AFE" w:rsidP="00D71AFE">
      <w:r>
        <w:t xml:space="preserve">We expect that access control in RRC_IDLE and RRC_INACTIVE will use system information and indicate the </w:t>
      </w:r>
      <w:r w:rsidR="007F0E01">
        <w:t xml:space="preserve">access </w:t>
      </w:r>
      <w:r>
        <w:t xml:space="preserve">barring </w:t>
      </w:r>
      <w:r w:rsidR="007F0E01">
        <w:t>parameters</w:t>
      </w:r>
      <w:r w:rsidR="003D6E96">
        <w:t xml:space="preserve">. </w:t>
      </w:r>
      <w:r w:rsidR="003D6E96" w:rsidRPr="003D6E96">
        <w:t>Since the UE needs to read this information before making access to the system for the first time, this should be part of the minimum system information.</w:t>
      </w:r>
      <w:r w:rsidR="003D6E96">
        <w:t xml:space="preserve"> </w:t>
      </w:r>
    </w:p>
    <w:p w14:paraId="0077B1A1" w14:textId="61027CD2" w:rsidR="003D6E96" w:rsidRDefault="003D6E96" w:rsidP="003D6E96">
      <w:pPr>
        <w:pStyle w:val="Proposal"/>
      </w:pPr>
      <w:bookmarkStart w:id="20" w:name="_Toc485291210"/>
      <w:bookmarkStart w:id="21" w:name="_Toc485291232"/>
      <w:bookmarkStart w:id="22" w:name="_Toc485293125"/>
      <w:bookmarkStart w:id="23" w:name="_Toc485416445"/>
      <w:r>
        <w:t>At least for UEs in RRC_IDLE and RRC_INACTIVE, t</w:t>
      </w:r>
      <w:r w:rsidRPr="00F60494">
        <w:t xml:space="preserve">he </w:t>
      </w:r>
      <w:r>
        <w:t>access</w:t>
      </w:r>
      <w:r w:rsidRPr="00F60494">
        <w:t xml:space="preserve"> barring </w:t>
      </w:r>
      <w:r>
        <w:t>parameters</w:t>
      </w:r>
      <w:r w:rsidRPr="00DF5924">
        <w:t xml:space="preserve"> </w:t>
      </w:r>
      <w:r>
        <w:t xml:space="preserve">are provided as </w:t>
      </w:r>
      <w:r w:rsidRPr="00F60494">
        <w:t>part of the minimum system information</w:t>
      </w:r>
      <w:r>
        <w:t>.</w:t>
      </w:r>
      <w:bookmarkEnd w:id="20"/>
      <w:bookmarkEnd w:id="21"/>
      <w:bookmarkEnd w:id="22"/>
      <w:bookmarkEnd w:id="23"/>
    </w:p>
    <w:p w14:paraId="65758DD2" w14:textId="01EB3A7F" w:rsidR="00D71AFE" w:rsidRDefault="00D71AFE" w:rsidP="00D71AFE">
      <w:r>
        <w:t>We think it is beneficial if a unifi</w:t>
      </w:r>
      <w:r w:rsidR="007F0E01">
        <w:t xml:space="preserve">ed access control, can, as the baseline uses the same set of barring parameters </w:t>
      </w:r>
      <w:r>
        <w:t xml:space="preserve">in all </w:t>
      </w:r>
      <w:r w:rsidR="007F0E01">
        <w:t xml:space="preserve">UE </w:t>
      </w:r>
      <w:r>
        <w:t>states, in order to avoid duplicating information. Then, which access category the UE uses for a given event may instead be dependent on the UE state.  So, in case access control is performed also in RRC_INACTIVE and RRC_CONNECTED, we propose:</w:t>
      </w:r>
    </w:p>
    <w:p w14:paraId="69CEA5CD" w14:textId="5A6D3070" w:rsidR="00D71AFE" w:rsidRDefault="00D71AFE" w:rsidP="00D71AFE">
      <w:pPr>
        <w:pStyle w:val="Proposal"/>
      </w:pPr>
      <w:bookmarkStart w:id="24" w:name="_Toc485291211"/>
      <w:bookmarkStart w:id="25" w:name="_Toc485291233"/>
      <w:bookmarkStart w:id="26" w:name="_Toc485293126"/>
      <w:bookmarkStart w:id="27" w:name="_Toc485416446"/>
      <w:r>
        <w:t xml:space="preserve">RAN2 to discuss whether to apply the same access barring </w:t>
      </w:r>
      <w:r w:rsidR="007F0E01">
        <w:t>parameters</w:t>
      </w:r>
      <w:r>
        <w:t xml:space="preserve"> in RRC_IDLE, RRC_INACTIVE and RRC_CONNECTED.</w:t>
      </w:r>
      <w:bookmarkEnd w:id="24"/>
      <w:bookmarkEnd w:id="25"/>
      <w:bookmarkEnd w:id="26"/>
      <w:bookmarkEnd w:id="27"/>
    </w:p>
    <w:p w14:paraId="37BB949F" w14:textId="403A1502" w:rsidR="00D71AFE" w:rsidRDefault="00D71AFE" w:rsidP="00D71AFE">
      <w:r>
        <w:t xml:space="preserve">Moreover, if access control in RRC_CONNECTED would use the barring </w:t>
      </w:r>
      <w:r w:rsidR="007F0E01">
        <w:t>parameters</w:t>
      </w:r>
      <w:r>
        <w:t xml:space="preserve"> </w:t>
      </w:r>
      <w:r w:rsidR="007F0E01">
        <w:t>in</w:t>
      </w:r>
      <w:r>
        <w:t xml:space="preserve"> system information (assuming that is used in RRC_IDLE and RRC_INACTIVE), it would imply that a UE in RRC_CONNECTED would need to read system information. Therefore we observe:</w:t>
      </w:r>
    </w:p>
    <w:p w14:paraId="44816892" w14:textId="6944148E" w:rsidR="00D71AFE" w:rsidRPr="00D71AFE" w:rsidRDefault="00D71AFE" w:rsidP="00D71AFE">
      <w:pPr>
        <w:pStyle w:val="Observation"/>
      </w:pPr>
      <w:bookmarkStart w:id="28" w:name="_Toc485291205"/>
      <w:bookmarkStart w:id="29" w:name="_Toc485293121"/>
      <w:bookmarkStart w:id="30" w:name="_Toc485416441"/>
      <w:r>
        <w:t>If applying the same unified access barring information in RRC_IDLE, RRC_INACTIVE and RRC_CONNECTED, this may imply that a UE in RRC_CONNECTED is required to maintain valid system information prior to an event subject to access control.</w:t>
      </w:r>
      <w:bookmarkEnd w:id="28"/>
      <w:bookmarkEnd w:id="29"/>
      <w:bookmarkEnd w:id="30"/>
    </w:p>
    <w:p w14:paraId="7E718A65" w14:textId="62B5D2DC" w:rsidR="003742AC" w:rsidRDefault="007F0E01" w:rsidP="00CE0424">
      <w:pPr>
        <w:pStyle w:val="BodyText"/>
      </w:pPr>
      <w:r>
        <w:t>Nevertheless, w</w:t>
      </w:r>
      <w:r w:rsidR="00DE38B4">
        <w:t>e think that it should be feasible to use system information</w:t>
      </w:r>
      <w:r>
        <w:t xml:space="preserve"> to deliver access barring parameters to the UE</w:t>
      </w:r>
      <w:r w:rsidR="00EE1698">
        <w:t>,</w:t>
      </w:r>
      <w:r w:rsidR="00DE38B4">
        <w:t xml:space="preserve"> in all </w:t>
      </w:r>
      <w:r>
        <w:t>UE states</w:t>
      </w:r>
      <w:r w:rsidR="00DE38B4">
        <w:t xml:space="preserve"> </w:t>
      </w:r>
      <w:r>
        <w:t>(</w:t>
      </w:r>
      <w:r w:rsidR="00DE38B4">
        <w:t>including RRC_CONNECTED</w:t>
      </w:r>
      <w:r w:rsidR="00EE1698">
        <w:t xml:space="preserve"> if access control is used in that state</w:t>
      </w:r>
      <w:r>
        <w:t>)</w:t>
      </w:r>
      <w:r w:rsidR="00DE38B4">
        <w:t>.</w:t>
      </w:r>
      <w:r w:rsidR="00EE1698">
        <w:t xml:space="preserve"> </w:t>
      </w:r>
    </w:p>
    <w:p w14:paraId="643B8B8D" w14:textId="1C0A4BFD" w:rsidR="00DE38B4" w:rsidRDefault="007F0E01" w:rsidP="00EE1698">
      <w:pPr>
        <w:pStyle w:val="Proposal"/>
      </w:pPr>
      <w:bookmarkStart w:id="31" w:name="_Toc485291212"/>
      <w:bookmarkStart w:id="32" w:name="_Toc485291234"/>
      <w:bookmarkStart w:id="33" w:name="_Toc485293127"/>
      <w:bookmarkStart w:id="34" w:name="_Toc485416447"/>
      <w:r>
        <w:t>S</w:t>
      </w:r>
      <w:r w:rsidR="00EE1698">
        <w:t>ystem information</w:t>
      </w:r>
      <w:r>
        <w:t xml:space="preserve"> is used to deliver access barring parameters </w:t>
      </w:r>
      <w:r w:rsidR="00EE1698">
        <w:t>in all states where access control is applied.</w:t>
      </w:r>
      <w:bookmarkEnd w:id="31"/>
      <w:bookmarkEnd w:id="32"/>
      <w:bookmarkEnd w:id="33"/>
      <w:bookmarkEnd w:id="34"/>
    </w:p>
    <w:p w14:paraId="45970039" w14:textId="74E25E18" w:rsidR="00EE1698" w:rsidRPr="00EE1698" w:rsidRDefault="00EE1698" w:rsidP="00400539">
      <w:pPr>
        <w:rPr>
          <w:b/>
        </w:rPr>
      </w:pPr>
      <w:bookmarkStart w:id="35" w:name="_Toc473548540"/>
      <w:bookmarkStart w:id="36" w:name="_Toc473792068"/>
      <w:bookmarkStart w:id="37" w:name="_Toc473793997"/>
      <w:bookmarkStart w:id="38" w:name="_Toc473794341"/>
      <w:bookmarkStart w:id="39" w:name="_Toc473875473"/>
      <w:bookmarkStart w:id="40" w:name="_Toc473944800"/>
      <w:bookmarkStart w:id="41" w:name="_Toc473944808"/>
      <w:bookmarkStart w:id="42" w:name="_Toc477945584"/>
      <w:bookmarkStart w:id="43" w:name="_Toc477945825"/>
      <w:bookmarkStart w:id="44" w:name="_Toc477956376"/>
      <w:bookmarkStart w:id="45" w:name="_Toc477956743"/>
      <w:bookmarkStart w:id="46" w:name="_Toc478121971"/>
      <w:bookmarkStart w:id="47" w:name="_Toc478163245"/>
      <w:bookmarkStart w:id="48" w:name="_Toc481784512"/>
      <w:bookmarkStart w:id="49" w:name="_Toc481784799"/>
      <w:bookmarkStart w:id="50" w:name="_Toc485020994"/>
      <w:bookmarkStart w:id="51" w:name="_Toc485290391"/>
      <w:bookmarkStart w:id="52" w:name="_Toc485291213"/>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EE1698">
        <w:t xml:space="preserve">However, </w:t>
      </w:r>
      <w:r>
        <w:t xml:space="preserve">the above does not prevent </w:t>
      </w:r>
      <w:r w:rsidR="007F0E01">
        <w:t>that the UE uses e.g. different access categories in the different states. And if a way to provide dedicated system information to a UE is defined, the network may even provide UE individual access barring parameters, but still use system information.</w:t>
      </w:r>
      <w:bookmarkEnd w:id="52"/>
    </w:p>
    <w:p w14:paraId="1FB854FC" w14:textId="77777777" w:rsidR="00C01F33" w:rsidRPr="00CE0424" w:rsidRDefault="00C01F33" w:rsidP="00CE0424">
      <w:pPr>
        <w:pStyle w:val="Heading1"/>
      </w:pPr>
      <w:r w:rsidRPr="00CE0424">
        <w:lastRenderedPageBreak/>
        <w:t>Conclusion</w:t>
      </w:r>
    </w:p>
    <w:p w14:paraId="71A5B1F5" w14:textId="77777777" w:rsidR="00D06347"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A15F3">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CA8F60B" w14:textId="77777777" w:rsidR="00D06347" w:rsidRPr="00D06347" w:rsidRDefault="00D06347">
      <w:pPr>
        <w:pStyle w:val="TOC1"/>
        <w:rPr>
          <w:rFonts w:asciiTheme="minorHAnsi" w:eastAsiaTheme="minorEastAsia" w:hAnsiTheme="minorHAnsi" w:cstheme="minorBidi"/>
          <w:b w:val="0"/>
          <w:sz w:val="22"/>
          <w:lang w:eastAsia="sv-SE"/>
        </w:rPr>
      </w:pPr>
      <w:r>
        <w:t>Observation 1</w:t>
      </w:r>
      <w:r w:rsidRPr="00D06347">
        <w:rPr>
          <w:rFonts w:asciiTheme="minorHAnsi" w:eastAsiaTheme="minorEastAsia" w:hAnsiTheme="minorHAnsi" w:cstheme="minorBidi"/>
          <w:b w:val="0"/>
          <w:sz w:val="22"/>
          <w:lang w:eastAsia="sv-SE"/>
        </w:rPr>
        <w:tab/>
      </w:r>
      <w:r>
        <w:t>There are benefits with ranking of access categories.</w:t>
      </w:r>
    </w:p>
    <w:p w14:paraId="78F3EF84" w14:textId="77777777" w:rsidR="00D06347" w:rsidRPr="00D06347" w:rsidRDefault="00D06347">
      <w:pPr>
        <w:pStyle w:val="TOC1"/>
        <w:rPr>
          <w:rFonts w:asciiTheme="minorHAnsi" w:eastAsiaTheme="minorEastAsia" w:hAnsiTheme="minorHAnsi" w:cstheme="minorBidi"/>
          <w:b w:val="0"/>
          <w:sz w:val="22"/>
          <w:lang w:eastAsia="sv-SE"/>
        </w:rPr>
      </w:pPr>
      <w:r>
        <w:t>Observation 2</w:t>
      </w:r>
      <w:r w:rsidRPr="00D06347">
        <w:rPr>
          <w:rFonts w:asciiTheme="minorHAnsi" w:eastAsiaTheme="minorEastAsia" w:hAnsiTheme="minorHAnsi" w:cstheme="minorBidi"/>
          <w:b w:val="0"/>
          <w:sz w:val="22"/>
          <w:lang w:eastAsia="sv-SE"/>
        </w:rPr>
        <w:tab/>
      </w:r>
      <w:r>
        <w:t>If applying the same unified access barring information in RRC_IDLE, RRC_INACTIVE and RRC_CONNECTED, this may imply that a UE in RRC_CONNECTED is required to maintain valid system information prior to an event subject to access control.</w:t>
      </w:r>
    </w:p>
    <w:p w14:paraId="05BC883F" w14:textId="77777777" w:rsidR="008E065E" w:rsidRDefault="008E065E" w:rsidP="008E065E">
      <w:pPr>
        <w:pStyle w:val="BodyText"/>
        <w:rPr>
          <w:b/>
          <w:bCs/>
        </w:rPr>
      </w:pPr>
      <w:r>
        <w:rPr>
          <w:b/>
          <w:bCs/>
        </w:rPr>
        <w:fldChar w:fldCharType="end"/>
      </w:r>
    </w:p>
    <w:p w14:paraId="6F75CBA0" w14:textId="77777777" w:rsidR="00D06347"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372C2">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1511A327" w14:textId="77777777" w:rsidR="00D06347" w:rsidRPr="00D06347" w:rsidRDefault="00D06347">
      <w:pPr>
        <w:pStyle w:val="TOC1"/>
        <w:rPr>
          <w:rFonts w:asciiTheme="minorHAnsi" w:eastAsiaTheme="minorEastAsia" w:hAnsiTheme="minorHAnsi" w:cstheme="minorBidi"/>
          <w:b w:val="0"/>
          <w:sz w:val="22"/>
          <w:lang w:eastAsia="sv-SE"/>
        </w:rPr>
      </w:pPr>
      <w:r>
        <w:t>Proposal 1</w:t>
      </w:r>
      <w:r w:rsidRPr="00D06347">
        <w:rPr>
          <w:rFonts w:asciiTheme="minorHAnsi" w:eastAsiaTheme="minorEastAsia" w:hAnsiTheme="minorHAnsi" w:cstheme="minorBidi"/>
          <w:b w:val="0"/>
          <w:sz w:val="22"/>
          <w:lang w:eastAsia="sv-SE"/>
        </w:rPr>
        <w:tab/>
      </w:r>
      <w:r>
        <w:t>RAN2 need to discuss whether to apply ranking of access categories.</w:t>
      </w:r>
    </w:p>
    <w:p w14:paraId="60ACC38B" w14:textId="77777777" w:rsidR="00D06347" w:rsidRPr="00D06347" w:rsidRDefault="00D06347">
      <w:pPr>
        <w:pStyle w:val="TOC1"/>
        <w:rPr>
          <w:rFonts w:asciiTheme="minorHAnsi" w:eastAsiaTheme="minorEastAsia" w:hAnsiTheme="minorHAnsi" w:cstheme="minorBidi"/>
          <w:b w:val="0"/>
          <w:sz w:val="22"/>
          <w:lang w:eastAsia="sv-SE"/>
        </w:rPr>
      </w:pPr>
      <w:r>
        <w:t>Proposal 2</w:t>
      </w:r>
      <w:r w:rsidRPr="00D06347">
        <w:rPr>
          <w:rFonts w:asciiTheme="minorHAnsi" w:eastAsiaTheme="minorEastAsia" w:hAnsiTheme="minorHAnsi" w:cstheme="minorBidi"/>
          <w:b w:val="0"/>
          <w:sz w:val="22"/>
          <w:lang w:eastAsia="sv-SE"/>
        </w:rPr>
        <w:tab/>
      </w:r>
      <w:r>
        <w:t>If RAN2 decides to go for ranking of access categories, the ordering of access category rules should be independent of the ranking of access categories.</w:t>
      </w:r>
    </w:p>
    <w:p w14:paraId="5ED6840F" w14:textId="77777777" w:rsidR="00D06347" w:rsidRPr="00D06347" w:rsidRDefault="00D06347">
      <w:pPr>
        <w:pStyle w:val="TOC1"/>
        <w:rPr>
          <w:rFonts w:asciiTheme="minorHAnsi" w:eastAsiaTheme="minorEastAsia" w:hAnsiTheme="minorHAnsi" w:cstheme="minorBidi"/>
          <w:b w:val="0"/>
          <w:sz w:val="22"/>
          <w:lang w:eastAsia="sv-SE"/>
        </w:rPr>
      </w:pPr>
      <w:r>
        <w:t>Proposal 3</w:t>
      </w:r>
      <w:r w:rsidRPr="00D06347">
        <w:rPr>
          <w:rFonts w:asciiTheme="minorHAnsi" w:eastAsiaTheme="minorEastAsia" w:hAnsiTheme="minorHAnsi" w:cstheme="minorBidi"/>
          <w:b w:val="0"/>
          <w:sz w:val="22"/>
          <w:lang w:eastAsia="sv-SE"/>
        </w:rPr>
        <w:tab/>
      </w:r>
      <w:r>
        <w:t>RAN2 needs to discuss in which degree barring of individual access categories is needed.</w:t>
      </w:r>
    </w:p>
    <w:p w14:paraId="6695281C" w14:textId="77777777" w:rsidR="00D06347" w:rsidRPr="00D06347" w:rsidRDefault="00D06347">
      <w:pPr>
        <w:pStyle w:val="TOC1"/>
        <w:rPr>
          <w:rFonts w:asciiTheme="minorHAnsi" w:eastAsiaTheme="minorEastAsia" w:hAnsiTheme="minorHAnsi" w:cstheme="minorBidi"/>
          <w:b w:val="0"/>
          <w:sz w:val="22"/>
          <w:lang w:eastAsia="sv-SE"/>
        </w:rPr>
      </w:pPr>
      <w:r>
        <w:t>Proposal 4</w:t>
      </w:r>
      <w:r w:rsidRPr="00D06347">
        <w:rPr>
          <w:rFonts w:asciiTheme="minorHAnsi" w:eastAsiaTheme="minorEastAsia" w:hAnsiTheme="minorHAnsi" w:cstheme="minorBidi"/>
          <w:b w:val="0"/>
          <w:sz w:val="22"/>
          <w:lang w:eastAsia="sv-SE"/>
        </w:rPr>
        <w:tab/>
      </w:r>
      <w:r>
        <w:t>At least for UEs in RRC_IDLE and RRC_INACTIVE, the access barring parameters are provided as part of the minimum system information.</w:t>
      </w:r>
    </w:p>
    <w:p w14:paraId="0330B343" w14:textId="77777777" w:rsidR="00D06347" w:rsidRPr="00D06347" w:rsidRDefault="00D06347">
      <w:pPr>
        <w:pStyle w:val="TOC1"/>
        <w:rPr>
          <w:rFonts w:asciiTheme="minorHAnsi" w:eastAsiaTheme="minorEastAsia" w:hAnsiTheme="minorHAnsi" w:cstheme="minorBidi"/>
          <w:b w:val="0"/>
          <w:sz w:val="22"/>
          <w:lang w:eastAsia="sv-SE"/>
        </w:rPr>
      </w:pPr>
      <w:r>
        <w:t>Proposal 5</w:t>
      </w:r>
      <w:r w:rsidRPr="00D06347">
        <w:rPr>
          <w:rFonts w:asciiTheme="minorHAnsi" w:eastAsiaTheme="minorEastAsia" w:hAnsiTheme="minorHAnsi" w:cstheme="minorBidi"/>
          <w:b w:val="0"/>
          <w:sz w:val="22"/>
          <w:lang w:eastAsia="sv-SE"/>
        </w:rPr>
        <w:tab/>
      </w:r>
      <w:r>
        <w:t>RAN2 to discuss whether to apply the same access barring parameters in RRC_IDLE, RRC_INACTIVE and RRC_CONNECTED.</w:t>
      </w:r>
    </w:p>
    <w:p w14:paraId="7E59B2D4" w14:textId="77777777" w:rsidR="00D06347" w:rsidRPr="00D06347" w:rsidRDefault="00D06347">
      <w:pPr>
        <w:pStyle w:val="TOC1"/>
        <w:rPr>
          <w:rFonts w:asciiTheme="minorHAnsi" w:eastAsiaTheme="minorEastAsia" w:hAnsiTheme="minorHAnsi" w:cstheme="minorBidi"/>
          <w:b w:val="0"/>
          <w:sz w:val="22"/>
          <w:lang w:eastAsia="sv-SE"/>
        </w:rPr>
      </w:pPr>
      <w:r>
        <w:t>Proposal 6</w:t>
      </w:r>
      <w:r w:rsidRPr="00D06347">
        <w:rPr>
          <w:rFonts w:asciiTheme="minorHAnsi" w:eastAsiaTheme="minorEastAsia" w:hAnsiTheme="minorHAnsi" w:cstheme="minorBidi"/>
          <w:b w:val="0"/>
          <w:sz w:val="22"/>
          <w:lang w:eastAsia="sv-SE"/>
        </w:rPr>
        <w:tab/>
      </w:r>
      <w:r>
        <w:t>System information is used to deliver access barring parameters in all states where access control is applied.</w:t>
      </w:r>
    </w:p>
    <w:p w14:paraId="60364B71" w14:textId="77777777" w:rsidR="00311702" w:rsidRPr="00D04434" w:rsidRDefault="008E065E" w:rsidP="00AB0BC8">
      <w:pPr>
        <w:rPr>
          <w:b/>
          <w:bCs/>
        </w:rPr>
      </w:pPr>
      <w:r>
        <w:rPr>
          <w:b/>
          <w:bCs/>
        </w:rPr>
        <w:fldChar w:fldCharType="end"/>
      </w:r>
    </w:p>
    <w:p w14:paraId="7ADACC02" w14:textId="77777777" w:rsidR="00F507D1" w:rsidRPr="00CE0424" w:rsidRDefault="00F507D1" w:rsidP="00CE0424">
      <w:pPr>
        <w:pStyle w:val="Heading1"/>
      </w:pPr>
      <w:bookmarkStart w:id="53" w:name="_In-sequence_SDU_delivery"/>
      <w:bookmarkEnd w:id="53"/>
      <w:r w:rsidRPr="00CE0424">
        <w:t>References</w:t>
      </w:r>
    </w:p>
    <w:p w14:paraId="7DCE9821" w14:textId="77777777" w:rsidR="00D71AFE" w:rsidRDefault="00D71AFE" w:rsidP="00D71AFE">
      <w:pPr>
        <w:pStyle w:val="Reference"/>
      </w:pPr>
      <w:bookmarkStart w:id="54" w:name="_Ref174151459"/>
      <w:bookmarkStart w:id="55" w:name="_Ref189809556"/>
      <w:r>
        <w:t>R2-1706154, Reply LS on Access Control for NR, RAN2#98, Hangzhou, China, 15th-19th May 2017</w:t>
      </w:r>
    </w:p>
    <w:p w14:paraId="79AF23E5" w14:textId="7099E038" w:rsidR="00D71AFE" w:rsidRDefault="00D71AFE" w:rsidP="00D71AFE">
      <w:pPr>
        <w:pStyle w:val="Reference"/>
      </w:pPr>
      <w:bookmarkStart w:id="56" w:name="_Ref484172353"/>
      <w:r>
        <w:t>C1-172663, LS on default access categories, 3GPP CT1</w:t>
      </w:r>
      <w:bookmarkEnd w:id="56"/>
    </w:p>
    <w:p w14:paraId="5A3BCA17" w14:textId="507731AF" w:rsidR="00B162D8" w:rsidRPr="00400539" w:rsidRDefault="00400539" w:rsidP="00D71AFE">
      <w:pPr>
        <w:pStyle w:val="Reference"/>
      </w:pPr>
      <w:bookmarkStart w:id="57" w:name="_Ref484938500"/>
      <w:r w:rsidRPr="00400539">
        <w:t>R2-1706505</w:t>
      </w:r>
      <w:r w:rsidR="00B162D8" w:rsidRPr="00400539">
        <w:t>, Access control for NR, Ericsson, RAN2 NR#2</w:t>
      </w:r>
      <w:bookmarkEnd w:id="57"/>
    </w:p>
    <w:p w14:paraId="4EFB1FBF" w14:textId="2CEB729E" w:rsidR="00B162D8" w:rsidRDefault="00400539" w:rsidP="00D71AFE">
      <w:pPr>
        <w:pStyle w:val="Reference"/>
      </w:pPr>
      <w:bookmarkStart w:id="58" w:name="_Ref484767187"/>
      <w:r w:rsidRPr="00400539">
        <w:t>R2-1706510</w:t>
      </w:r>
      <w:r w:rsidR="00B162D8" w:rsidRPr="00400539">
        <w:t>,</w:t>
      </w:r>
      <w:r w:rsidR="00B162D8">
        <w:t xml:space="preserve"> Default access categories, Ericsson, RAN2 NR#2</w:t>
      </w:r>
      <w:bookmarkEnd w:id="58"/>
    </w:p>
    <w:p w14:paraId="02565974" w14:textId="77777777" w:rsidR="003A7EF3" w:rsidRPr="00CE0424" w:rsidRDefault="003A7EF3" w:rsidP="00CE0424">
      <w:pPr>
        <w:pStyle w:val="BodyText"/>
      </w:pPr>
      <w:bookmarkStart w:id="59" w:name="_GoBack"/>
      <w:bookmarkEnd w:id="54"/>
      <w:bookmarkEnd w:id="55"/>
      <w:bookmarkEnd w:id="59"/>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15993" w14:textId="77777777" w:rsidR="0043189B" w:rsidRDefault="0043189B">
      <w:r>
        <w:separator/>
      </w:r>
    </w:p>
  </w:endnote>
  <w:endnote w:type="continuationSeparator" w:id="0">
    <w:p w14:paraId="44F3507F" w14:textId="77777777" w:rsidR="0043189B" w:rsidRDefault="00431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6B0DE" w14:textId="0518CD0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06347">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6347">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3A41B" w14:textId="77777777" w:rsidR="0043189B" w:rsidRDefault="0043189B">
      <w:r>
        <w:separator/>
      </w:r>
    </w:p>
  </w:footnote>
  <w:footnote w:type="continuationSeparator" w:id="0">
    <w:p w14:paraId="36B0DCD5" w14:textId="77777777" w:rsidR="0043189B" w:rsidRDefault="00431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EBE76"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C226DDE"/>
    <w:multiLevelType w:val="hybridMultilevel"/>
    <w:tmpl w:val="45843E8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764463"/>
    <w:multiLevelType w:val="hybridMultilevel"/>
    <w:tmpl w:val="386864C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001407"/>
    <w:multiLevelType w:val="hybridMultilevel"/>
    <w:tmpl w:val="498A8B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7F2E5CB1"/>
    <w:multiLevelType w:val="hybridMultilevel"/>
    <w:tmpl w:val="4D0081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2"/>
  </w:num>
  <w:num w:numId="3">
    <w:abstractNumId w:val="8"/>
  </w:num>
  <w:num w:numId="4">
    <w:abstractNumId w:val="9"/>
  </w:num>
  <w:num w:numId="5">
    <w:abstractNumId w:val="6"/>
  </w:num>
  <w:num w:numId="6">
    <w:abstractNumId w:val="10"/>
  </w:num>
  <w:num w:numId="7">
    <w:abstractNumId w:val="15"/>
  </w:num>
  <w:num w:numId="8">
    <w:abstractNumId w:val="7"/>
  </w:num>
  <w:num w:numId="9">
    <w:abstractNumId w:val="5"/>
  </w:num>
  <w:num w:numId="10">
    <w:abstractNumId w:val="2"/>
  </w:num>
  <w:num w:numId="11">
    <w:abstractNumId w:val="1"/>
  </w:num>
  <w:num w:numId="12">
    <w:abstractNumId w:val="0"/>
  </w:num>
  <w:num w:numId="13">
    <w:abstractNumId w:val="13"/>
  </w:num>
  <w:num w:numId="14">
    <w:abstractNumId w:val="17"/>
  </w:num>
  <w:num w:numId="15">
    <w:abstractNumId w:val="4"/>
  </w:num>
  <w:num w:numId="16">
    <w:abstractNumId w:val="11"/>
  </w:num>
  <w:num w:numId="17">
    <w:abstractNumId w:val="14"/>
  </w:num>
  <w:num w:numId="1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2C2"/>
    <w:rsid w:val="000006E1"/>
    <w:rsid w:val="00001475"/>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67548"/>
    <w:rsid w:val="000762F7"/>
    <w:rsid w:val="00077557"/>
    <w:rsid w:val="00077E5F"/>
    <w:rsid w:val="0008036A"/>
    <w:rsid w:val="00081AE6"/>
    <w:rsid w:val="000855EB"/>
    <w:rsid w:val="00085B52"/>
    <w:rsid w:val="000866F2"/>
    <w:rsid w:val="0009009F"/>
    <w:rsid w:val="00091557"/>
    <w:rsid w:val="000924C1"/>
    <w:rsid w:val="000924F0"/>
    <w:rsid w:val="00093474"/>
    <w:rsid w:val="0009510F"/>
    <w:rsid w:val="0009705C"/>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2F4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5F3"/>
    <w:rsid w:val="002A1D4E"/>
    <w:rsid w:val="002A2869"/>
    <w:rsid w:val="002A2E40"/>
    <w:rsid w:val="002A7B2B"/>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0EF8"/>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127C"/>
    <w:rsid w:val="003A2223"/>
    <w:rsid w:val="003A2A0F"/>
    <w:rsid w:val="003A4099"/>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D6E96"/>
    <w:rsid w:val="003E15FA"/>
    <w:rsid w:val="003E55E4"/>
    <w:rsid w:val="003E74E3"/>
    <w:rsid w:val="003E75BA"/>
    <w:rsid w:val="003F05C7"/>
    <w:rsid w:val="003F2CD4"/>
    <w:rsid w:val="003F6BBE"/>
    <w:rsid w:val="004000E8"/>
    <w:rsid w:val="00400539"/>
    <w:rsid w:val="00402E2B"/>
    <w:rsid w:val="0040512B"/>
    <w:rsid w:val="00405CA5"/>
    <w:rsid w:val="00407CD3"/>
    <w:rsid w:val="00410134"/>
    <w:rsid w:val="00410B72"/>
    <w:rsid w:val="00410F18"/>
    <w:rsid w:val="0041263E"/>
    <w:rsid w:val="00413AAC"/>
    <w:rsid w:val="00420110"/>
    <w:rsid w:val="00421105"/>
    <w:rsid w:val="00421A7C"/>
    <w:rsid w:val="004242F4"/>
    <w:rsid w:val="00427248"/>
    <w:rsid w:val="0043189B"/>
    <w:rsid w:val="00437447"/>
    <w:rsid w:val="00440B16"/>
    <w:rsid w:val="00441A92"/>
    <w:rsid w:val="00444F56"/>
    <w:rsid w:val="00446488"/>
    <w:rsid w:val="004517AA"/>
    <w:rsid w:val="00451811"/>
    <w:rsid w:val="00452CAC"/>
    <w:rsid w:val="00457565"/>
    <w:rsid w:val="00457B71"/>
    <w:rsid w:val="00465F3A"/>
    <w:rsid w:val="004669E2"/>
    <w:rsid w:val="00470C31"/>
    <w:rsid w:val="00471391"/>
    <w:rsid w:val="004734D0"/>
    <w:rsid w:val="0047556B"/>
    <w:rsid w:val="00477768"/>
    <w:rsid w:val="00492BC5"/>
    <w:rsid w:val="004964F1"/>
    <w:rsid w:val="004A16BC"/>
    <w:rsid w:val="004A2B94"/>
    <w:rsid w:val="004B7C0C"/>
    <w:rsid w:val="004C3898"/>
    <w:rsid w:val="004D36B1"/>
    <w:rsid w:val="004D4446"/>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11D7"/>
    <w:rsid w:val="00572505"/>
    <w:rsid w:val="00580202"/>
    <w:rsid w:val="00582809"/>
    <w:rsid w:val="0058798C"/>
    <w:rsid w:val="005900FA"/>
    <w:rsid w:val="00590180"/>
    <w:rsid w:val="005935A4"/>
    <w:rsid w:val="005948C2"/>
    <w:rsid w:val="00595DCA"/>
    <w:rsid w:val="0059779B"/>
    <w:rsid w:val="005A209A"/>
    <w:rsid w:val="005A662D"/>
    <w:rsid w:val="005B35D7"/>
    <w:rsid w:val="005B392A"/>
    <w:rsid w:val="005B3AA3"/>
    <w:rsid w:val="005B6F83"/>
    <w:rsid w:val="005C717C"/>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49FC"/>
    <w:rsid w:val="006F58D4"/>
    <w:rsid w:val="0070346E"/>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3587"/>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2B"/>
    <w:rsid w:val="007A58A6"/>
    <w:rsid w:val="007B3D2D"/>
    <w:rsid w:val="007B50AE"/>
    <w:rsid w:val="007B51DF"/>
    <w:rsid w:val="007C05DD"/>
    <w:rsid w:val="007C3D18"/>
    <w:rsid w:val="007C60BF"/>
    <w:rsid w:val="007C6A07"/>
    <w:rsid w:val="007C75A1"/>
    <w:rsid w:val="007C77A5"/>
    <w:rsid w:val="007D04E5"/>
    <w:rsid w:val="007D5901"/>
    <w:rsid w:val="007D7526"/>
    <w:rsid w:val="007D7D8E"/>
    <w:rsid w:val="007E4610"/>
    <w:rsid w:val="007E4715"/>
    <w:rsid w:val="007E505B"/>
    <w:rsid w:val="007E7091"/>
    <w:rsid w:val="007F0E01"/>
    <w:rsid w:val="00803FAE"/>
    <w:rsid w:val="0080605F"/>
    <w:rsid w:val="00807786"/>
    <w:rsid w:val="00811FCB"/>
    <w:rsid w:val="008158D6"/>
    <w:rsid w:val="00817196"/>
    <w:rsid w:val="00817EDE"/>
    <w:rsid w:val="008235DB"/>
    <w:rsid w:val="00824AB4"/>
    <w:rsid w:val="00825C42"/>
    <w:rsid w:val="00825D25"/>
    <w:rsid w:val="00827D6F"/>
    <w:rsid w:val="008372C2"/>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D7A66"/>
    <w:rsid w:val="008E065E"/>
    <w:rsid w:val="008E0927"/>
    <w:rsid w:val="008E1909"/>
    <w:rsid w:val="008F1EAB"/>
    <w:rsid w:val="008F33DC"/>
    <w:rsid w:val="008F477F"/>
    <w:rsid w:val="008F4BEB"/>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28C6"/>
    <w:rsid w:val="009C403E"/>
    <w:rsid w:val="009D4FF0"/>
    <w:rsid w:val="009D703C"/>
    <w:rsid w:val="009D718F"/>
    <w:rsid w:val="009E068F"/>
    <w:rsid w:val="009E14E0"/>
    <w:rsid w:val="009E35DB"/>
    <w:rsid w:val="009E47A3"/>
    <w:rsid w:val="009F08F3"/>
    <w:rsid w:val="009F1ECE"/>
    <w:rsid w:val="009F344F"/>
    <w:rsid w:val="00A048A8"/>
    <w:rsid w:val="00A04F49"/>
    <w:rsid w:val="00A07855"/>
    <w:rsid w:val="00A13E54"/>
    <w:rsid w:val="00A17F63"/>
    <w:rsid w:val="00A2193B"/>
    <w:rsid w:val="00A2351A"/>
    <w:rsid w:val="00A264A9"/>
    <w:rsid w:val="00A27785"/>
    <w:rsid w:val="00A30187"/>
    <w:rsid w:val="00A3448A"/>
    <w:rsid w:val="00A36297"/>
    <w:rsid w:val="00A41E2B"/>
    <w:rsid w:val="00A45B74"/>
    <w:rsid w:val="00A52E1D"/>
    <w:rsid w:val="00A5522C"/>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562F"/>
    <w:rsid w:val="00AB655E"/>
    <w:rsid w:val="00AB6D37"/>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022"/>
    <w:rsid w:val="00B02AA9"/>
    <w:rsid w:val="00B02FA3"/>
    <w:rsid w:val="00B05084"/>
    <w:rsid w:val="00B157F9"/>
    <w:rsid w:val="00B162D8"/>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49AF"/>
    <w:rsid w:val="00C75D2F"/>
    <w:rsid w:val="00C767BE"/>
    <w:rsid w:val="00C76963"/>
    <w:rsid w:val="00C76E3C"/>
    <w:rsid w:val="00C77FF2"/>
    <w:rsid w:val="00C81568"/>
    <w:rsid w:val="00C9027A"/>
    <w:rsid w:val="00C9068E"/>
    <w:rsid w:val="00C93C4B"/>
    <w:rsid w:val="00C944AB"/>
    <w:rsid w:val="00C95B40"/>
    <w:rsid w:val="00CA1ED8"/>
    <w:rsid w:val="00CB1F63"/>
    <w:rsid w:val="00CB6D1E"/>
    <w:rsid w:val="00CB7170"/>
    <w:rsid w:val="00CC040E"/>
    <w:rsid w:val="00CC111F"/>
    <w:rsid w:val="00CC1ABA"/>
    <w:rsid w:val="00CC2011"/>
    <w:rsid w:val="00CC2B78"/>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06347"/>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1AFE"/>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38B4"/>
    <w:rsid w:val="00DE5608"/>
    <w:rsid w:val="00DE58D0"/>
    <w:rsid w:val="00DE654F"/>
    <w:rsid w:val="00DF0B6E"/>
    <w:rsid w:val="00DF15E0"/>
    <w:rsid w:val="00DF204D"/>
    <w:rsid w:val="00DF37A0"/>
    <w:rsid w:val="00DF5C56"/>
    <w:rsid w:val="00E110E7"/>
    <w:rsid w:val="00E11B20"/>
    <w:rsid w:val="00E15EE3"/>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E1698"/>
    <w:rsid w:val="00EF18FE"/>
    <w:rsid w:val="00EF5787"/>
    <w:rsid w:val="00EF60D0"/>
    <w:rsid w:val="00F0528D"/>
    <w:rsid w:val="00F06C67"/>
    <w:rsid w:val="00F06DFD"/>
    <w:rsid w:val="00F071D1"/>
    <w:rsid w:val="00F07533"/>
    <w:rsid w:val="00F10629"/>
    <w:rsid w:val="00F15FA5"/>
    <w:rsid w:val="00F209B7"/>
    <w:rsid w:val="00F215E0"/>
    <w:rsid w:val="00F2376F"/>
    <w:rsid w:val="00F243D8"/>
    <w:rsid w:val="00F30828"/>
    <w:rsid w:val="00F313D6"/>
    <w:rsid w:val="00F359FB"/>
    <w:rsid w:val="00F40F0C"/>
    <w:rsid w:val="00F422AA"/>
    <w:rsid w:val="00F44AD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2EA66"/>
  <w15:docId w15:val="{7F59A730-167C-4181-BA86-8DB8126F6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D71AF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71AFE"/>
    <w:rPr>
      <w:rFonts w:ascii="Arial" w:eastAsia="MS Mincho" w:hAnsi="Arial"/>
      <w:szCs w:val="24"/>
      <w:lang w:val="en-GB" w:eastAsia="en-GB"/>
    </w:rPr>
  </w:style>
  <w:style w:type="paragraph" w:styleId="ListParagraph">
    <w:name w:val="List Paragraph"/>
    <w:basedOn w:val="Normal"/>
    <w:uiPriority w:val="34"/>
    <w:qFormat/>
    <w:rsid w:val="00142F4B"/>
    <w:pPr>
      <w:ind w:left="720"/>
      <w:contextualSpacing/>
    </w:pPr>
  </w:style>
  <w:style w:type="table" w:styleId="TableGrid">
    <w:name w:val="Table Grid"/>
    <w:basedOn w:val="TableNormal"/>
    <w:rsid w:val="00320E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4201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420110"/>
    <w:rPr>
      <w:rFonts w:ascii="Courier New" w:hAnsi="Courier New"/>
      <w:noProof/>
      <w:sz w:val="1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587781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pok\Documents\Research\STAR\Workarea\RAN2_AH\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5NUHHDQN7SK2-1-176669</_dlc_DocId>
    <TaxCatchAll xmlns="08b2df90-05d3-4030-90d4-c9feeb4a1cd9">
      <Value>10</Value>
      <Value>9</Value>
      <Value>8</Value>
      <Value>3</Value>
      <Value>1</Value>
    </TaxCatchAll>
    <_dlc_DocIdUrl xmlns="08b2df90-05d3-4030-90d4-c9feeb4a1cd9">
      <Url>https://ericoll.internal.ericsson.com/sites/star/_layouts/DocIdRedir.aspx?ID=5NUHHDQN7SK2-1-176669</Url>
      <Description>5NUHHDQN7SK2-1-176669</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14C33015-60AE-4B93-BCF4-2D5742108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80F7C0A1-0A3D-40BC-BBF8-642374041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 - Contribution Template</Template>
  <TotalTime>245</TotalTime>
  <Pages>6</Pages>
  <Words>2899</Words>
  <Characters>15367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23</cp:revision>
  <cp:lastPrinted>2008-01-31T06:09:00Z</cp:lastPrinted>
  <dcterms:created xsi:type="dcterms:W3CDTF">2017-06-01T06:33:00Z</dcterms:created>
  <dcterms:modified xsi:type="dcterms:W3CDTF">2017-06-16T20:45:00Z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7a4c34e1-cb05-44a7-ab47-9e0f672ad246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